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8ACB4" w14:textId="7591993B" w:rsidR="005C3B8D" w:rsidRPr="007516B0" w:rsidRDefault="00CB6F2D" w:rsidP="005C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</w:t>
      </w:r>
      <w:r w:rsidR="00FA2E05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</w:t>
      </w:r>
      <w:r w:rsidR="005C3B8D" w:rsidRPr="007516B0">
        <w:rPr>
          <w:b/>
          <w:sz w:val="26"/>
          <w:szCs w:val="26"/>
        </w:rPr>
        <w:t>Predstavitev projektne skupine</w:t>
      </w:r>
    </w:p>
    <w:p w14:paraId="73A654D9" w14:textId="77777777" w:rsidR="005C3B8D" w:rsidRPr="007516B0" w:rsidRDefault="005C3B8D" w:rsidP="005C3B8D">
      <w:pPr>
        <w:rPr>
          <w:b/>
          <w:sz w:val="26"/>
          <w:szCs w:val="26"/>
        </w:rPr>
      </w:pPr>
    </w:p>
    <w:p w14:paraId="4F11F268" w14:textId="7D9A4BE1" w:rsidR="005C3B8D" w:rsidRPr="00C46741" w:rsidRDefault="005C3B8D" w:rsidP="005C3B8D">
      <w:r w:rsidRPr="007516B0">
        <w:rPr>
          <w:bCs/>
        </w:rPr>
        <w:t xml:space="preserve">Za potrebe izvedbe javnega naročila </w:t>
      </w:r>
      <w:r w:rsidR="00F349BB">
        <w:rPr>
          <w:bCs/>
        </w:rPr>
        <w:t>»</w:t>
      </w:r>
      <w:r w:rsidR="00C46741" w:rsidRPr="00C46741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</w:t>
      </w:r>
      <w:r w:rsidR="00CD4979">
        <w:rPr>
          <w:i/>
          <w:iCs/>
        </w:rPr>
        <w:t xml:space="preserve"> </w:t>
      </w:r>
      <w:r w:rsidR="00C46741" w:rsidRPr="00C46741">
        <w:rPr>
          <w:i/>
          <w:iCs/>
        </w:rPr>
        <w:t>2021-2027 v Sloveniji</w:t>
      </w:r>
      <w:r w:rsidR="00CD7D59" w:rsidRPr="00CD7D59">
        <w:rPr>
          <w:bCs/>
        </w:rPr>
        <w:t>«</w:t>
      </w:r>
      <w:r w:rsidRPr="007516B0">
        <w:rPr>
          <w:bCs/>
        </w:rPr>
        <w:t>, ki je bil objavljen na Portalu javnih naročil, bomo imenovali strokovnjaka/e:</w:t>
      </w:r>
    </w:p>
    <w:p w14:paraId="7E8D5712" w14:textId="102F8C3A" w:rsidR="005C3B8D" w:rsidRPr="007516B0" w:rsidRDefault="005C3B8D" w:rsidP="005C3B8D">
      <w:pPr>
        <w:tabs>
          <w:tab w:val="center" w:pos="7722"/>
          <w:tab w:val="right" w:pos="9072"/>
        </w:tabs>
        <w:spacing w:after="0"/>
        <w:jc w:val="left"/>
        <w:rPr>
          <w:b/>
          <w:sz w:val="24"/>
          <w:szCs w:val="24"/>
        </w:rPr>
      </w:pPr>
      <w:r w:rsidRPr="001F65CA">
        <w:rPr>
          <w:b/>
          <w:sz w:val="28"/>
          <w:szCs w:val="28"/>
        </w:rPr>
        <w:t>Vodja projekta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9111B9">
        <w:rPr>
          <w:sz w:val="20"/>
          <w:szCs w:val="20"/>
        </w:rPr>
        <w:t>3</w:t>
      </w:r>
      <w:r w:rsidR="0056589E" w:rsidRPr="0056589E">
        <w:rPr>
          <w:sz w:val="20"/>
          <w:szCs w:val="20"/>
        </w:rPr>
        <w:t>)</w:t>
      </w:r>
    </w:p>
    <w:p w14:paraId="0F523ED5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/vpišite pridobljeno stopnjo izobrazbe/</w:t>
      </w:r>
      <w:r w:rsidRPr="007516B0">
        <w:t xml:space="preserve"> </w:t>
      </w:r>
    </w:p>
    <w:p w14:paraId="61413D6E" w14:textId="4BD79ADB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>Vodja projekta se 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 xml:space="preserve">iz </w:t>
      </w:r>
      <w:r w:rsidR="00733945">
        <w:t>Navodil gospodarskim subjektom za pripravo ponudbe</w:t>
      </w:r>
      <w:r w:rsidRPr="007516B0">
        <w:t>.</w:t>
      </w:r>
    </w:p>
    <w:p w14:paraId="1EDE8CD0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vodje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1555"/>
        <w:gridCol w:w="1755"/>
        <w:gridCol w:w="1755"/>
        <w:gridCol w:w="1639"/>
      </w:tblGrid>
      <w:tr w:rsidR="000706F0" w:rsidRPr="007516B0" w14:paraId="1E91781F" w14:textId="77777777" w:rsidTr="00D52129">
        <w:tc>
          <w:tcPr>
            <w:tcW w:w="1784" w:type="dxa"/>
            <w:shd w:val="clear" w:color="auto" w:fill="auto"/>
          </w:tcPr>
          <w:p w14:paraId="5ACCD7F6" w14:textId="2A95A3CB" w:rsidR="005C3B8D" w:rsidRPr="007516B0" w:rsidRDefault="005C3B8D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referenčnega posla v zvezi z vodenjem vrednotenj</w:t>
            </w:r>
            <w:r w:rsidR="00D52129">
              <w:rPr>
                <w:b/>
                <w:sz w:val="20"/>
                <w:szCs w:val="20"/>
              </w:rPr>
              <w:t>a</w:t>
            </w:r>
            <w:r w:rsidRPr="007516B0">
              <w:rPr>
                <w:b/>
                <w:sz w:val="20"/>
                <w:szCs w:val="20"/>
              </w:rPr>
              <w:t>, s pogodbeno v</w:t>
            </w:r>
            <w:r w:rsidR="00B123A9">
              <w:rPr>
                <w:b/>
                <w:sz w:val="20"/>
                <w:szCs w:val="20"/>
              </w:rPr>
              <w:t xml:space="preserve">rednostjo reference vsaj </w:t>
            </w:r>
            <w:r w:rsidR="008C1E95">
              <w:rPr>
                <w:b/>
                <w:sz w:val="20"/>
                <w:szCs w:val="20"/>
              </w:rPr>
              <w:t>40</w:t>
            </w:r>
            <w:r w:rsidR="00B123A9">
              <w:rPr>
                <w:b/>
                <w:sz w:val="20"/>
                <w:szCs w:val="20"/>
              </w:rPr>
              <w:t>.000,00 EUR brez DDV v zadnjih 10</w:t>
            </w:r>
            <w:r w:rsidRPr="007516B0">
              <w:rPr>
                <w:b/>
                <w:sz w:val="20"/>
                <w:szCs w:val="20"/>
              </w:rPr>
              <w:t xml:space="preserve"> letih pred</w:t>
            </w:r>
            <w:r w:rsidR="00F349BB">
              <w:rPr>
                <w:b/>
                <w:sz w:val="20"/>
                <w:szCs w:val="20"/>
              </w:rPr>
              <w:t xml:space="preserve"> </w:t>
            </w:r>
            <w:r w:rsidR="000706F0"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555" w:type="dxa"/>
            <w:shd w:val="clear" w:color="auto" w:fill="auto"/>
          </w:tcPr>
          <w:p w14:paraId="7F85CE62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1755" w:type="dxa"/>
            <w:shd w:val="clear" w:color="auto" w:fill="auto"/>
          </w:tcPr>
          <w:p w14:paraId="4B4B7385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755" w:type="dxa"/>
            <w:shd w:val="clear" w:color="auto" w:fill="auto"/>
          </w:tcPr>
          <w:p w14:paraId="289BA124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  <w:tc>
          <w:tcPr>
            <w:tcW w:w="1639" w:type="dxa"/>
            <w:shd w:val="clear" w:color="auto" w:fill="auto"/>
          </w:tcPr>
          <w:p w14:paraId="7581A429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Pogodbena vrednost </w:t>
            </w:r>
          </w:p>
          <w:p w14:paraId="0983C10B" w14:textId="77777777" w:rsidR="005C3B8D" w:rsidRPr="007516B0" w:rsidRDefault="005C3B8D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(v EUR brez DDV)</w:t>
            </w:r>
          </w:p>
        </w:tc>
      </w:tr>
      <w:tr w:rsidR="000706F0" w:rsidRPr="007516B0" w14:paraId="417C413E" w14:textId="77777777" w:rsidTr="00D52129">
        <w:tc>
          <w:tcPr>
            <w:tcW w:w="1784" w:type="dxa"/>
            <w:shd w:val="clear" w:color="auto" w:fill="auto"/>
          </w:tcPr>
          <w:p w14:paraId="4DBA0EC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555" w:type="dxa"/>
            <w:shd w:val="clear" w:color="auto" w:fill="auto"/>
          </w:tcPr>
          <w:p w14:paraId="75D60078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2DDCF86D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755" w:type="dxa"/>
            <w:shd w:val="clear" w:color="auto" w:fill="auto"/>
          </w:tcPr>
          <w:p w14:paraId="113338C1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639" w:type="dxa"/>
            <w:shd w:val="clear" w:color="auto" w:fill="auto"/>
          </w:tcPr>
          <w:p w14:paraId="7514FEB4" w14:textId="77777777" w:rsidR="005C3B8D" w:rsidRPr="007516B0" w:rsidRDefault="005C3B8D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AFD9613" w14:textId="77777777" w:rsidR="005C3B8D" w:rsidRDefault="005C3B8D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D73414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799CFE1C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16CD81F8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64FFBC11" w14:textId="77777777" w:rsidR="008C526A" w:rsidRDefault="008C526A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2025"/>
        <w:gridCol w:w="2693"/>
        <w:gridCol w:w="1843"/>
      </w:tblGrid>
      <w:tr w:rsidR="007C2272" w:rsidRPr="007516B0" w14:paraId="03FD75BD" w14:textId="77777777" w:rsidTr="007C2272">
        <w:tc>
          <w:tcPr>
            <w:tcW w:w="1798" w:type="dxa"/>
            <w:shd w:val="clear" w:color="auto" w:fill="auto"/>
          </w:tcPr>
          <w:p w14:paraId="41DEC220" w14:textId="5ACF43ED" w:rsidR="007C2272" w:rsidRPr="007516B0" w:rsidRDefault="007C2272" w:rsidP="00B123A9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lastRenderedPageBreak/>
              <w:t>Naz</w:t>
            </w:r>
            <w:r>
              <w:rPr>
                <w:b/>
                <w:sz w:val="20"/>
                <w:szCs w:val="20"/>
              </w:rPr>
              <w:t xml:space="preserve">iv referenčnega posla v zvezi s sodelovanjem v raziskavah IN/ALI študijah IN/ALI vrednotenjih s področja evropske kohezijske politike v zadnjih 10 letih </w:t>
            </w:r>
            <w:r w:rsidRPr="007516B0">
              <w:rPr>
                <w:b/>
                <w:sz w:val="20"/>
                <w:szCs w:val="20"/>
              </w:rPr>
              <w:t xml:space="preserve">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2025" w:type="dxa"/>
            <w:shd w:val="clear" w:color="auto" w:fill="auto"/>
          </w:tcPr>
          <w:p w14:paraId="19CA1953" w14:textId="77777777" w:rsidR="007C2272" w:rsidRPr="007516B0" w:rsidRDefault="007C2272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693" w:type="dxa"/>
            <w:shd w:val="clear" w:color="auto" w:fill="auto"/>
          </w:tcPr>
          <w:p w14:paraId="793A3481" w14:textId="77777777" w:rsidR="007C2272" w:rsidRPr="007516B0" w:rsidRDefault="007C2272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843" w:type="dxa"/>
            <w:shd w:val="clear" w:color="auto" w:fill="auto"/>
          </w:tcPr>
          <w:p w14:paraId="48FD3146" w14:textId="77777777" w:rsidR="007C2272" w:rsidRPr="007516B0" w:rsidRDefault="007C2272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7C2272" w:rsidRPr="007516B0" w14:paraId="3C321E55" w14:textId="77777777" w:rsidTr="007C2272">
        <w:tc>
          <w:tcPr>
            <w:tcW w:w="1798" w:type="dxa"/>
            <w:shd w:val="clear" w:color="auto" w:fill="auto"/>
          </w:tcPr>
          <w:p w14:paraId="2D9A8E68" w14:textId="77777777" w:rsidR="007C2272" w:rsidRPr="007516B0" w:rsidRDefault="007C2272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025" w:type="dxa"/>
            <w:shd w:val="clear" w:color="auto" w:fill="auto"/>
          </w:tcPr>
          <w:p w14:paraId="1D55EED8" w14:textId="77777777" w:rsidR="007C2272" w:rsidRPr="007516B0" w:rsidRDefault="007C2272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4B89DC1" w14:textId="77777777" w:rsidR="007C2272" w:rsidRPr="007516B0" w:rsidRDefault="007C2272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14:paraId="39889AF4" w14:textId="77777777" w:rsidR="007C2272" w:rsidRPr="007516B0" w:rsidRDefault="007C2272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E79DE2B" w14:textId="77777777" w:rsidR="00B123A9" w:rsidRDefault="00B123A9" w:rsidP="005C3B8D">
      <w:pPr>
        <w:tabs>
          <w:tab w:val="center" w:pos="7722"/>
          <w:tab w:val="right" w:pos="9072"/>
        </w:tabs>
        <w:jc w:val="left"/>
        <w:rPr>
          <w:b/>
          <w:sz w:val="24"/>
          <w:szCs w:val="24"/>
        </w:rPr>
      </w:pPr>
    </w:p>
    <w:p w14:paraId="0EBBBE44" w14:textId="33EFBCB0" w:rsidR="005C3B8D" w:rsidRPr="007516B0" w:rsidRDefault="005C3B8D" w:rsidP="005C3B8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rPr>
          <w:sz w:val="24"/>
          <w:szCs w:val="24"/>
        </w:rPr>
        <w:t xml:space="preserve">Delovne izkušnje vodje projekta </w:t>
      </w:r>
      <w:r w:rsidR="00770B24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770B24" w:rsidRPr="007516B0">
        <w:instrText xml:space="preserve"> FORMTEXT </w:instrText>
      </w:r>
      <w:r w:rsidR="00770B24" w:rsidRPr="007516B0">
        <w:fldChar w:fldCharType="separate"/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t> </w:t>
      </w:r>
      <w:r w:rsidR="00770B24" w:rsidRPr="007516B0">
        <w:fldChar w:fldCharType="end"/>
      </w:r>
      <w:r w:rsidR="00770B24">
        <w:t xml:space="preserve"> </w:t>
      </w:r>
      <w:r w:rsidR="00770B24" w:rsidRPr="007516B0">
        <w:rPr>
          <w:i/>
          <w:sz w:val="18"/>
          <w:szCs w:val="18"/>
        </w:rPr>
        <w:t xml:space="preserve">/vpišite </w:t>
      </w:r>
      <w:r w:rsidR="00770B24">
        <w:rPr>
          <w:i/>
          <w:sz w:val="18"/>
          <w:szCs w:val="18"/>
        </w:rPr>
        <w:t>številko</w:t>
      </w:r>
      <w:r w:rsidR="00770B24" w:rsidRPr="007516B0">
        <w:rPr>
          <w:i/>
          <w:sz w:val="18"/>
          <w:szCs w:val="18"/>
        </w:rPr>
        <w:t>/</w:t>
      </w:r>
      <w:r w:rsidR="00770B24"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77C06A1" w14:textId="6C573F5B" w:rsidR="00447E98" w:rsidRPr="00596E16" w:rsidRDefault="00447E98" w:rsidP="005C3B8D">
      <w:pPr>
        <w:tabs>
          <w:tab w:val="left" w:pos="647"/>
          <w:tab w:val="center" w:pos="7722"/>
          <w:tab w:val="right" w:pos="9072"/>
        </w:tabs>
      </w:pPr>
      <w:r w:rsidRPr="00596E16">
        <w:t xml:space="preserve">Imenovani vodja projekta ni neposredno sodeloval pri izvajanju </w:t>
      </w:r>
      <w:r w:rsidR="009D68D4">
        <w:t xml:space="preserve">katerega od ukrepov, ki so predmet vrednotenja ali projekta </w:t>
      </w:r>
      <w:r w:rsidRPr="00596E16">
        <w:t>v vlogi nosilca projekta ali projektnega partnerja ali zunanjega izvajalca.</w:t>
      </w:r>
    </w:p>
    <w:p w14:paraId="5C1709FB" w14:textId="77777777" w:rsidR="005C3B8D" w:rsidRPr="007516B0" w:rsidRDefault="005C3B8D" w:rsidP="005C3B8D">
      <w:pPr>
        <w:tabs>
          <w:tab w:val="center" w:pos="7722"/>
          <w:tab w:val="right" w:pos="9072"/>
        </w:tabs>
        <w:jc w:val="center"/>
        <w:rPr>
          <w:b/>
          <w:sz w:val="24"/>
          <w:szCs w:val="24"/>
        </w:rPr>
      </w:pPr>
      <w:r w:rsidRPr="007516B0">
        <w:rPr>
          <w:sz w:val="24"/>
          <w:szCs w:val="24"/>
        </w:rPr>
        <w:br w:type="page"/>
      </w:r>
    </w:p>
    <w:p w14:paraId="7AE6C490" w14:textId="7EF924A9" w:rsidR="005C3B8D" w:rsidRPr="007516B0" w:rsidRDefault="00BF529B" w:rsidP="005C3B8D">
      <w:pPr>
        <w:tabs>
          <w:tab w:val="center" w:pos="7722"/>
          <w:tab w:val="right" w:pos="9072"/>
        </w:tabs>
        <w:jc w:val="left"/>
        <w:rPr>
          <w:b/>
        </w:rPr>
      </w:pPr>
      <w:r>
        <w:rPr>
          <w:b/>
          <w:sz w:val="28"/>
          <w:szCs w:val="28"/>
        </w:rPr>
        <w:lastRenderedPageBreak/>
        <w:t>Ključni s</w:t>
      </w:r>
      <w:r w:rsidR="005C3B8D" w:rsidRPr="001F65CA">
        <w:rPr>
          <w:b/>
          <w:sz w:val="28"/>
          <w:szCs w:val="28"/>
        </w:rPr>
        <w:t>trokovnjak</w:t>
      </w:r>
      <w:r>
        <w:rPr>
          <w:b/>
          <w:sz w:val="28"/>
          <w:szCs w:val="28"/>
        </w:rPr>
        <w:t xml:space="preserve"> (KE – »Key Expert«)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664B75">
        <w:rPr>
          <w:sz w:val="20"/>
          <w:szCs w:val="20"/>
        </w:rPr>
        <w:t>3</w:t>
      </w:r>
      <w:r w:rsidR="0056589E" w:rsidRPr="0056589E">
        <w:rPr>
          <w:sz w:val="20"/>
          <w:szCs w:val="20"/>
        </w:rPr>
        <w:t>)</w:t>
      </w:r>
    </w:p>
    <w:p w14:paraId="020FB51D" w14:textId="77777777" w:rsidR="005C3B8D" w:rsidRPr="007516B0" w:rsidRDefault="005C3B8D" w:rsidP="005C3B8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FA3C31F" w14:textId="089EB5BC" w:rsidR="005C3B8D" w:rsidRPr="007516B0" w:rsidRDefault="005C3B8D" w:rsidP="000E3045">
      <w:pPr>
        <w:tabs>
          <w:tab w:val="center" w:pos="7722"/>
          <w:tab w:val="right" w:pos="9072"/>
        </w:tabs>
      </w:pPr>
      <w:r w:rsidRPr="007516B0">
        <w:t xml:space="preserve">Navedeni </w:t>
      </w:r>
      <w:r w:rsidR="001846E4">
        <w:t xml:space="preserve">ključni </w:t>
      </w:r>
      <w:r w:rsidRPr="007516B0">
        <w:t xml:space="preserve">strokovnjak </w:t>
      </w:r>
      <w:r w:rsidR="000F0BDD">
        <w:t xml:space="preserve">(KE – »Key Expert«) </w:t>
      </w:r>
      <w:r w:rsidRPr="007516B0">
        <w:t>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 xml:space="preserve">iz </w:t>
      </w:r>
      <w:r w:rsidR="0065054B">
        <w:t>Navodil gospodarskim subjektom za pripravo ponudbe</w:t>
      </w:r>
      <w:r w:rsidRPr="007516B0">
        <w:t>.</w:t>
      </w:r>
    </w:p>
    <w:p w14:paraId="38814ED6" w14:textId="60FA5CF6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 xml:space="preserve">Osebne reference </w:t>
      </w:r>
      <w:r w:rsidR="001846E4">
        <w:rPr>
          <w:u w:val="single"/>
        </w:rPr>
        <w:t xml:space="preserve">ključnega </w:t>
      </w:r>
      <w:r w:rsidRPr="007516B0">
        <w:rPr>
          <w:u w:val="single"/>
        </w:rPr>
        <w:t>strokovnjaka</w:t>
      </w:r>
      <w:r w:rsidR="000F0BDD">
        <w:rPr>
          <w:u w:val="single"/>
        </w:rPr>
        <w:t xml:space="preserve"> (KE – »Key Expert«)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014"/>
        <w:gridCol w:w="2551"/>
        <w:gridCol w:w="1985"/>
      </w:tblGrid>
      <w:tr w:rsidR="005F06DF" w:rsidRPr="007516B0" w14:paraId="46102D6A" w14:textId="77777777" w:rsidTr="005F06DF">
        <w:tc>
          <w:tcPr>
            <w:tcW w:w="1809" w:type="dxa"/>
            <w:shd w:val="clear" w:color="auto" w:fill="auto"/>
          </w:tcPr>
          <w:p w14:paraId="53BA38AA" w14:textId="7C75F265" w:rsidR="005F06DF" w:rsidRPr="007516B0" w:rsidRDefault="005F06DF" w:rsidP="0023451B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 IN/ALI študijah IN/ALI 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2014" w:type="dxa"/>
            <w:shd w:val="clear" w:color="auto" w:fill="auto"/>
          </w:tcPr>
          <w:p w14:paraId="2A1CB231" w14:textId="77777777" w:rsidR="005F06DF" w:rsidRPr="007516B0" w:rsidRDefault="005F06DF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551" w:type="dxa"/>
            <w:shd w:val="clear" w:color="auto" w:fill="auto"/>
          </w:tcPr>
          <w:p w14:paraId="29ECD2E0" w14:textId="77777777" w:rsidR="005F06DF" w:rsidRPr="007516B0" w:rsidRDefault="005F06DF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1985" w:type="dxa"/>
            <w:shd w:val="clear" w:color="auto" w:fill="auto"/>
          </w:tcPr>
          <w:p w14:paraId="7D62A361" w14:textId="77777777" w:rsidR="005F06DF" w:rsidRPr="007516B0" w:rsidRDefault="005F06DF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5F06DF" w:rsidRPr="007516B0" w14:paraId="1E2E5F63" w14:textId="77777777" w:rsidTr="005F06DF">
        <w:tc>
          <w:tcPr>
            <w:tcW w:w="1809" w:type="dxa"/>
            <w:shd w:val="clear" w:color="auto" w:fill="auto"/>
          </w:tcPr>
          <w:p w14:paraId="75AB27C7" w14:textId="77777777" w:rsidR="005F06DF" w:rsidRPr="007516B0" w:rsidRDefault="005F06DF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014" w:type="dxa"/>
            <w:shd w:val="clear" w:color="auto" w:fill="auto"/>
          </w:tcPr>
          <w:p w14:paraId="4221E931" w14:textId="77777777" w:rsidR="005F06DF" w:rsidRPr="007516B0" w:rsidRDefault="005F06DF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551" w:type="dxa"/>
            <w:shd w:val="clear" w:color="auto" w:fill="auto"/>
          </w:tcPr>
          <w:p w14:paraId="29FBC5DC" w14:textId="77777777" w:rsidR="005F06DF" w:rsidRPr="007516B0" w:rsidRDefault="005F06DF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85" w:type="dxa"/>
            <w:shd w:val="clear" w:color="auto" w:fill="auto"/>
          </w:tcPr>
          <w:p w14:paraId="3AE24038" w14:textId="77777777" w:rsidR="005F06DF" w:rsidRPr="007516B0" w:rsidRDefault="005F06DF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15C70CED" w14:textId="77777777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BC1AE0E" w14:textId="77777777" w:rsidR="00E04BDC" w:rsidRDefault="00E04BDC" w:rsidP="00E04BDC">
      <w:pPr>
        <w:tabs>
          <w:tab w:val="left" w:pos="647"/>
          <w:tab w:val="center" w:pos="7722"/>
          <w:tab w:val="right" w:pos="9072"/>
        </w:tabs>
      </w:pPr>
    </w:p>
    <w:p w14:paraId="53E45CDE" w14:textId="0E98E729" w:rsidR="00E04BDC" w:rsidRPr="007516B0" w:rsidRDefault="005C3B8D" w:rsidP="00E04BDC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 xml:space="preserve">Delovne izkušnje </w:t>
      </w:r>
      <w:r w:rsidR="000F0BDD">
        <w:t xml:space="preserve">ključnega </w:t>
      </w:r>
      <w:r w:rsidRPr="007516B0">
        <w:t>strokovnjaka</w:t>
      </w:r>
      <w:r w:rsidR="000F0BDD">
        <w:t xml:space="preserve"> (KE – »Key Expert«)</w:t>
      </w:r>
      <w:r w:rsidRPr="007516B0">
        <w:t xml:space="preserve"> </w:t>
      </w:r>
      <w:r w:rsidR="00E04BDC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E04BDC" w:rsidRPr="007516B0">
        <w:instrText xml:space="preserve"> FORMTEXT </w:instrText>
      </w:r>
      <w:r w:rsidR="00E04BDC" w:rsidRPr="007516B0">
        <w:fldChar w:fldCharType="separate"/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t> </w:t>
      </w:r>
      <w:r w:rsidR="00E04BDC" w:rsidRPr="007516B0">
        <w:fldChar w:fldCharType="end"/>
      </w:r>
      <w:r w:rsidR="00E04BDC">
        <w:t xml:space="preserve"> </w:t>
      </w:r>
      <w:r w:rsidR="00E04BDC" w:rsidRPr="007516B0">
        <w:rPr>
          <w:i/>
          <w:sz w:val="18"/>
          <w:szCs w:val="18"/>
        </w:rPr>
        <w:t xml:space="preserve">/vpišite </w:t>
      </w:r>
      <w:r w:rsidR="00E04BDC">
        <w:rPr>
          <w:i/>
          <w:sz w:val="18"/>
          <w:szCs w:val="18"/>
        </w:rPr>
        <w:t>številko</w:t>
      </w:r>
      <w:r w:rsidR="00E04BDC" w:rsidRPr="007516B0">
        <w:rPr>
          <w:i/>
          <w:sz w:val="18"/>
          <w:szCs w:val="18"/>
        </w:rPr>
        <w:t>/</w:t>
      </w:r>
      <w:r w:rsidR="00E04BDC" w:rsidRPr="007516B0">
        <w:t xml:space="preserve"> </w:t>
      </w:r>
      <w:r w:rsidR="00E04BDC" w:rsidRPr="007516B0">
        <w:rPr>
          <w:sz w:val="24"/>
          <w:szCs w:val="24"/>
        </w:rPr>
        <w:t xml:space="preserve"> let.</w:t>
      </w:r>
    </w:p>
    <w:p w14:paraId="36D546BD" w14:textId="50C7BD4B" w:rsidR="007644AF" w:rsidRPr="00596E16" w:rsidRDefault="00447E98" w:rsidP="007644AF">
      <w:pPr>
        <w:tabs>
          <w:tab w:val="left" w:pos="647"/>
          <w:tab w:val="center" w:pos="7722"/>
          <w:tab w:val="right" w:pos="9072"/>
        </w:tabs>
      </w:pPr>
      <w:r w:rsidRPr="008C526A">
        <w:t xml:space="preserve">Imenovani </w:t>
      </w:r>
      <w:r w:rsidR="007644AF">
        <w:t xml:space="preserve">ključni </w:t>
      </w:r>
      <w:r w:rsidRPr="008C526A">
        <w:t>strokovnjak</w:t>
      </w:r>
      <w:r w:rsidR="007644AF">
        <w:t xml:space="preserve"> (KE – »Key Expert«)</w:t>
      </w:r>
      <w:r w:rsidRPr="008C526A">
        <w:t xml:space="preserve"> ni neposredno sodeloval </w:t>
      </w:r>
      <w:r w:rsidR="007644AF" w:rsidRPr="00596E16">
        <w:t xml:space="preserve">pri izvajanju </w:t>
      </w:r>
      <w:r w:rsidR="007644AF">
        <w:t xml:space="preserve">katerega od ukrepov, ki so predmet vrednotenja ali projekta </w:t>
      </w:r>
      <w:r w:rsidR="007644AF" w:rsidRPr="00596E16">
        <w:t>v vlogi nosilca projekta ali projektnega partnerja ali zunanjega izvajalca.</w:t>
      </w:r>
    </w:p>
    <w:p w14:paraId="25800188" w14:textId="77777777" w:rsidR="005C3B8D" w:rsidRPr="007516B0" w:rsidRDefault="005C3B8D" w:rsidP="005C3B8D">
      <w:r w:rsidRPr="007516B0">
        <w:br w:type="page"/>
      </w:r>
    </w:p>
    <w:p w14:paraId="3AC77B53" w14:textId="7AE49853" w:rsidR="005C3B8D" w:rsidRPr="007516B0" w:rsidRDefault="00A10A90" w:rsidP="005C3B8D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</w:t>
      </w:r>
      <w:r w:rsidR="005C3B8D" w:rsidRPr="001F65CA">
        <w:rPr>
          <w:b/>
          <w:sz w:val="28"/>
          <w:szCs w:val="28"/>
        </w:rPr>
        <w:t>trokovnjak</w:t>
      </w:r>
      <w:r w:rsidR="0083534F">
        <w:rPr>
          <w:b/>
          <w:sz w:val="28"/>
          <w:szCs w:val="28"/>
        </w:rPr>
        <w:t xml:space="preserve"> (NKE – »Non Key Expert«)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EE76F9">
        <w:rPr>
          <w:sz w:val="20"/>
          <w:szCs w:val="20"/>
        </w:rPr>
        <w:t>3</w:t>
      </w:r>
      <w:r w:rsidR="0056589E" w:rsidRPr="0056589E">
        <w:rPr>
          <w:sz w:val="20"/>
          <w:szCs w:val="20"/>
        </w:rPr>
        <w:t>)</w:t>
      </w:r>
    </w:p>
    <w:p w14:paraId="263C2DAB" w14:textId="77777777" w:rsidR="0015241D" w:rsidRPr="007516B0" w:rsidRDefault="0015241D" w:rsidP="0015241D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6DB0BBE1" w14:textId="4A415751" w:rsidR="0015241D" w:rsidRPr="007516B0" w:rsidRDefault="0015241D" w:rsidP="0015241D">
      <w:pPr>
        <w:tabs>
          <w:tab w:val="center" w:pos="7722"/>
          <w:tab w:val="right" w:pos="9072"/>
        </w:tabs>
      </w:pPr>
      <w:r w:rsidRPr="007516B0">
        <w:t>Navedeni strokovnjak</w:t>
      </w:r>
      <w:r w:rsidR="00FE1BA0">
        <w:t xml:space="preserve"> (NKE – »Non Key Expert«)</w:t>
      </w:r>
      <w:r w:rsidR="0083534F">
        <w:t xml:space="preserve"> </w:t>
      </w:r>
      <w:r w:rsidRPr="007516B0">
        <w:t>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 xml:space="preserve">iz </w:t>
      </w:r>
      <w:r w:rsidR="0065054B">
        <w:t>Navodil gospodarskim subjektom za pripravo ponudbe</w:t>
      </w:r>
      <w:r w:rsidRPr="007516B0">
        <w:t>.</w:t>
      </w:r>
    </w:p>
    <w:p w14:paraId="3024A0DF" w14:textId="4E5DBCCB" w:rsidR="0015241D" w:rsidRPr="007516B0" w:rsidRDefault="0015241D" w:rsidP="0015241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</w:t>
      </w:r>
      <w:r w:rsidR="00FE1BA0">
        <w:rPr>
          <w:u w:val="single"/>
        </w:rPr>
        <w:t xml:space="preserve"> (NKE – »Non Key Expert«)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155"/>
        <w:gridCol w:w="2268"/>
        <w:gridCol w:w="2127"/>
      </w:tblGrid>
      <w:tr w:rsidR="00D779C2" w:rsidRPr="007516B0" w14:paraId="642A07B6" w14:textId="77777777" w:rsidTr="005B5E50">
        <w:tc>
          <w:tcPr>
            <w:tcW w:w="1809" w:type="dxa"/>
            <w:shd w:val="clear" w:color="auto" w:fill="auto"/>
          </w:tcPr>
          <w:p w14:paraId="083C67DA" w14:textId="22234E30" w:rsidR="00D779C2" w:rsidRPr="007516B0" w:rsidRDefault="00D779C2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 IN/ALI študijah IN/ALI 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2155" w:type="dxa"/>
            <w:shd w:val="clear" w:color="auto" w:fill="auto"/>
          </w:tcPr>
          <w:p w14:paraId="1068CBB3" w14:textId="77777777" w:rsidR="00D779C2" w:rsidRPr="007516B0" w:rsidRDefault="00D779C2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268" w:type="dxa"/>
            <w:shd w:val="clear" w:color="auto" w:fill="auto"/>
          </w:tcPr>
          <w:p w14:paraId="1F5B39AB" w14:textId="77777777" w:rsidR="00D779C2" w:rsidRPr="007516B0" w:rsidRDefault="00D779C2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127" w:type="dxa"/>
            <w:shd w:val="clear" w:color="auto" w:fill="auto"/>
          </w:tcPr>
          <w:p w14:paraId="09C00BF9" w14:textId="77777777" w:rsidR="00D779C2" w:rsidRPr="007516B0" w:rsidRDefault="00D779C2" w:rsidP="002817C2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D779C2" w:rsidRPr="007516B0" w14:paraId="25F350C7" w14:textId="77777777" w:rsidTr="005B5E50">
        <w:tc>
          <w:tcPr>
            <w:tcW w:w="1809" w:type="dxa"/>
            <w:shd w:val="clear" w:color="auto" w:fill="auto"/>
          </w:tcPr>
          <w:p w14:paraId="3B76BE37" w14:textId="77777777" w:rsidR="00D779C2" w:rsidRPr="007516B0" w:rsidRDefault="00D779C2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55" w:type="dxa"/>
            <w:shd w:val="clear" w:color="auto" w:fill="auto"/>
          </w:tcPr>
          <w:p w14:paraId="556C0970" w14:textId="77777777" w:rsidR="00D779C2" w:rsidRPr="007516B0" w:rsidRDefault="00D779C2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2CB2F624" w14:textId="77777777" w:rsidR="00D779C2" w:rsidRPr="007516B0" w:rsidRDefault="00D779C2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14:paraId="68997E7E" w14:textId="77777777" w:rsidR="00D779C2" w:rsidRPr="007516B0" w:rsidRDefault="00D779C2" w:rsidP="002817C2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08BADDE0" w14:textId="77777777" w:rsidR="0015241D" w:rsidRPr="007516B0" w:rsidRDefault="0015241D" w:rsidP="0015241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03DE8A7C" w14:textId="77777777" w:rsidR="0015241D" w:rsidRDefault="0015241D" w:rsidP="0015241D">
      <w:pPr>
        <w:tabs>
          <w:tab w:val="left" w:pos="647"/>
          <w:tab w:val="center" w:pos="7722"/>
          <w:tab w:val="right" w:pos="9072"/>
        </w:tabs>
      </w:pPr>
    </w:p>
    <w:p w14:paraId="0B735BB1" w14:textId="3E626C2E" w:rsidR="0015241D" w:rsidRPr="007516B0" w:rsidRDefault="0015241D" w:rsidP="0015241D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>Delovne izkušnje strokovnjaka</w:t>
      </w:r>
      <w:r w:rsidR="00FE1BA0">
        <w:t xml:space="preserve"> (NKE – »Non Key Expert«)</w:t>
      </w:r>
      <w:r w:rsidRPr="007516B0">
        <w:t xml:space="preserve">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5D592077" w14:textId="7D118E91" w:rsidR="00F72A14" w:rsidRPr="00596E16" w:rsidRDefault="00F72A14" w:rsidP="00F72A14">
      <w:pPr>
        <w:tabs>
          <w:tab w:val="left" w:pos="647"/>
          <w:tab w:val="center" w:pos="7722"/>
          <w:tab w:val="right" w:pos="9072"/>
        </w:tabs>
      </w:pPr>
      <w:r w:rsidRPr="008C526A">
        <w:t>Imenovani strokovnjak</w:t>
      </w:r>
      <w:r>
        <w:t xml:space="preserve"> (NKE – »Non Key Expert«)</w:t>
      </w:r>
      <w:r w:rsidRPr="008C526A">
        <w:t xml:space="preserve"> ni neposredno sodeloval </w:t>
      </w:r>
      <w:r w:rsidRPr="00596E16">
        <w:t xml:space="preserve">pri izvajanju </w:t>
      </w:r>
      <w:r>
        <w:t xml:space="preserve">katerega od ukrepov, ki so predmet vrednotenja ali projekta </w:t>
      </w:r>
      <w:r w:rsidRPr="00596E16">
        <w:t>v vlogi nosilca projekta ali projektnega partnerja ali zunanjega izvajalca.</w:t>
      </w:r>
    </w:p>
    <w:p w14:paraId="569C37BB" w14:textId="77777777" w:rsidR="0015241D" w:rsidRPr="007516B0" w:rsidRDefault="0015241D" w:rsidP="0015241D">
      <w:r w:rsidRPr="007516B0">
        <w:br w:type="page"/>
      </w:r>
    </w:p>
    <w:p w14:paraId="2A8D090E" w14:textId="219D1AA2" w:rsidR="00611F37" w:rsidRPr="007516B0" w:rsidRDefault="00611F37" w:rsidP="00611F37">
      <w:pPr>
        <w:tabs>
          <w:tab w:val="center" w:pos="7722"/>
          <w:tab w:val="right" w:pos="9072"/>
        </w:tabs>
        <w:jc w:val="left"/>
        <w:rPr>
          <w:b/>
        </w:rPr>
      </w:pPr>
      <w:r w:rsidRPr="001F65CA">
        <w:rPr>
          <w:b/>
          <w:sz w:val="28"/>
          <w:szCs w:val="28"/>
        </w:rPr>
        <w:lastRenderedPageBreak/>
        <w:t>Strokovnjak</w:t>
      </w:r>
      <w:r>
        <w:rPr>
          <w:b/>
          <w:sz w:val="28"/>
          <w:szCs w:val="28"/>
        </w:rPr>
        <w:t xml:space="preserve"> (NKE – »Non Key Expert«)</w:t>
      </w:r>
      <w:r>
        <w:rPr>
          <w:b/>
          <w:sz w:val="24"/>
          <w:szCs w:val="24"/>
        </w:rPr>
        <w:t xml:space="preserve"> </w:t>
      </w:r>
      <w:r w:rsidRPr="0056589E">
        <w:rPr>
          <w:sz w:val="20"/>
          <w:szCs w:val="20"/>
        </w:rPr>
        <w:t xml:space="preserve">(sklop </w:t>
      </w:r>
      <w:r w:rsidR="00B9378F">
        <w:rPr>
          <w:sz w:val="20"/>
          <w:szCs w:val="20"/>
        </w:rPr>
        <w:t>3</w:t>
      </w:r>
      <w:r w:rsidRPr="0056589E">
        <w:rPr>
          <w:sz w:val="20"/>
          <w:szCs w:val="20"/>
        </w:rPr>
        <w:t>)</w:t>
      </w:r>
    </w:p>
    <w:p w14:paraId="7FA11BAD" w14:textId="77777777" w:rsidR="00611F37" w:rsidRPr="007516B0" w:rsidRDefault="00611F37" w:rsidP="00611F37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62AFB887" w14:textId="77777777" w:rsidR="00611F37" w:rsidRPr="007516B0" w:rsidRDefault="00611F37" w:rsidP="00611F37">
      <w:pPr>
        <w:tabs>
          <w:tab w:val="center" w:pos="7722"/>
          <w:tab w:val="right" w:pos="9072"/>
        </w:tabs>
      </w:pPr>
      <w:r w:rsidRPr="007516B0">
        <w:t>Navedeni strokovnjak</w:t>
      </w:r>
      <w:r>
        <w:t xml:space="preserve"> (NKE – »Non Key Expert«) </w:t>
      </w:r>
      <w:r w:rsidRPr="007516B0">
        <w:t>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>za izpolnjevanje kadrovskega pogoja</w:t>
      </w:r>
      <w:r w:rsidRPr="007516B0">
        <w:rPr>
          <w:b/>
        </w:rPr>
        <w:t xml:space="preserve"> </w:t>
      </w:r>
      <w:r w:rsidRPr="007516B0">
        <w:t xml:space="preserve">iz </w:t>
      </w:r>
      <w:r>
        <w:t>Navodil gospodarskim subjektom za pripravo ponudbe</w:t>
      </w:r>
      <w:r w:rsidRPr="007516B0">
        <w:t>.</w:t>
      </w:r>
    </w:p>
    <w:p w14:paraId="0A46F67A" w14:textId="77777777" w:rsidR="00611F37" w:rsidRPr="007516B0" w:rsidRDefault="00611F37" w:rsidP="00611F37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strokovnjaka</w:t>
      </w:r>
      <w:r>
        <w:rPr>
          <w:u w:val="single"/>
        </w:rPr>
        <w:t xml:space="preserve"> (NKE – »Non Key Expert«)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2"/>
        <w:gridCol w:w="1901"/>
        <w:gridCol w:w="2126"/>
        <w:gridCol w:w="2268"/>
      </w:tblGrid>
      <w:tr w:rsidR="00D779C2" w:rsidRPr="007516B0" w14:paraId="2DF839FF" w14:textId="77777777" w:rsidTr="005B5E50">
        <w:tc>
          <w:tcPr>
            <w:tcW w:w="1922" w:type="dxa"/>
            <w:shd w:val="clear" w:color="auto" w:fill="auto"/>
          </w:tcPr>
          <w:p w14:paraId="5F6A5B38" w14:textId="5B932364" w:rsidR="00D779C2" w:rsidRPr="007516B0" w:rsidRDefault="00D779C2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 IN/ALI študijah IN/ALI 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901" w:type="dxa"/>
            <w:shd w:val="clear" w:color="auto" w:fill="auto"/>
          </w:tcPr>
          <w:p w14:paraId="0E3A5654" w14:textId="77777777" w:rsidR="00D779C2" w:rsidRPr="007516B0" w:rsidRDefault="00D779C2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126" w:type="dxa"/>
            <w:shd w:val="clear" w:color="auto" w:fill="auto"/>
          </w:tcPr>
          <w:p w14:paraId="6F0E85F7" w14:textId="77777777" w:rsidR="00D779C2" w:rsidRPr="007516B0" w:rsidRDefault="00D779C2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268" w:type="dxa"/>
            <w:shd w:val="clear" w:color="auto" w:fill="auto"/>
          </w:tcPr>
          <w:p w14:paraId="1B365071" w14:textId="77777777" w:rsidR="00D779C2" w:rsidRPr="007516B0" w:rsidRDefault="00D779C2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D779C2" w:rsidRPr="007516B0" w14:paraId="2C08E69B" w14:textId="77777777" w:rsidTr="005B5E50">
        <w:tc>
          <w:tcPr>
            <w:tcW w:w="1922" w:type="dxa"/>
            <w:shd w:val="clear" w:color="auto" w:fill="auto"/>
          </w:tcPr>
          <w:p w14:paraId="26D5A4E3" w14:textId="77777777" w:rsidR="00D779C2" w:rsidRPr="007516B0" w:rsidRDefault="00D779C2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901" w:type="dxa"/>
            <w:shd w:val="clear" w:color="auto" w:fill="auto"/>
          </w:tcPr>
          <w:p w14:paraId="6D234EBF" w14:textId="77777777" w:rsidR="00D779C2" w:rsidRPr="007516B0" w:rsidRDefault="00D779C2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126" w:type="dxa"/>
            <w:shd w:val="clear" w:color="auto" w:fill="auto"/>
          </w:tcPr>
          <w:p w14:paraId="7E90F95F" w14:textId="77777777" w:rsidR="00D779C2" w:rsidRPr="007516B0" w:rsidRDefault="00D779C2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1ABB9D09" w14:textId="77777777" w:rsidR="00D779C2" w:rsidRPr="007516B0" w:rsidRDefault="00D779C2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6075D38F" w14:textId="77777777" w:rsidR="00611F37" w:rsidRPr="007516B0" w:rsidRDefault="00611F37" w:rsidP="00611F37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</w:p>
    <w:p w14:paraId="234209FD" w14:textId="77777777" w:rsidR="00611F37" w:rsidRDefault="00611F37" w:rsidP="00611F37">
      <w:pPr>
        <w:tabs>
          <w:tab w:val="left" w:pos="647"/>
          <w:tab w:val="center" w:pos="7722"/>
          <w:tab w:val="right" w:pos="9072"/>
        </w:tabs>
      </w:pPr>
    </w:p>
    <w:p w14:paraId="3785FE1C" w14:textId="77777777" w:rsidR="00611F37" w:rsidRPr="007516B0" w:rsidRDefault="00611F37" w:rsidP="00611F37">
      <w:pPr>
        <w:tabs>
          <w:tab w:val="left" w:pos="647"/>
          <w:tab w:val="center" w:pos="7722"/>
          <w:tab w:val="right" w:pos="9072"/>
        </w:tabs>
        <w:rPr>
          <w:sz w:val="24"/>
          <w:szCs w:val="24"/>
        </w:rPr>
      </w:pPr>
      <w:r w:rsidRPr="007516B0">
        <w:t>Delovne izkušnje strokovnjaka</w:t>
      </w:r>
      <w:r>
        <w:t xml:space="preserve"> (NKE – »Non Key Expert«)</w:t>
      </w:r>
      <w:r w:rsidRPr="007516B0">
        <w:t xml:space="preserve">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2A7251CA" w14:textId="77777777" w:rsidR="00611F37" w:rsidRPr="00596E16" w:rsidRDefault="00611F37" w:rsidP="00611F37">
      <w:pPr>
        <w:tabs>
          <w:tab w:val="left" w:pos="647"/>
          <w:tab w:val="center" w:pos="7722"/>
          <w:tab w:val="right" w:pos="9072"/>
        </w:tabs>
      </w:pPr>
      <w:r w:rsidRPr="008C526A">
        <w:t>Imenovani strokovnjak</w:t>
      </w:r>
      <w:r>
        <w:t xml:space="preserve"> (NKE – »Non Key Expert«)</w:t>
      </w:r>
      <w:r w:rsidRPr="008C526A">
        <w:t xml:space="preserve"> ni neposredno sodeloval </w:t>
      </w:r>
      <w:r w:rsidRPr="00596E16">
        <w:t xml:space="preserve">pri izvajanju </w:t>
      </w:r>
      <w:r>
        <w:t xml:space="preserve">katerega od ukrepov, ki so predmet vrednotenja ali projekta </w:t>
      </w:r>
      <w:r w:rsidRPr="00596E16">
        <w:t>v vlogi nosilca projekta ali projektnega partnerja ali zunanjega izvajalca.</w:t>
      </w:r>
    </w:p>
    <w:p w14:paraId="74F2B28D" w14:textId="77777777" w:rsidR="00611F37" w:rsidRDefault="00611F37" w:rsidP="005C3B8D">
      <w:pPr>
        <w:rPr>
          <w:b/>
          <w:sz w:val="28"/>
          <w:szCs w:val="28"/>
        </w:rPr>
      </w:pPr>
    </w:p>
    <w:p w14:paraId="54A8EE9F" w14:textId="77777777" w:rsidR="00611F37" w:rsidRDefault="00611F37" w:rsidP="005C3B8D">
      <w:pPr>
        <w:rPr>
          <w:b/>
          <w:sz w:val="28"/>
          <w:szCs w:val="28"/>
        </w:rPr>
      </w:pPr>
    </w:p>
    <w:p w14:paraId="2BBFB9A5" w14:textId="77777777" w:rsidR="00611F37" w:rsidRDefault="00611F37" w:rsidP="005C3B8D">
      <w:pPr>
        <w:rPr>
          <w:b/>
          <w:sz w:val="28"/>
          <w:szCs w:val="28"/>
        </w:rPr>
      </w:pPr>
    </w:p>
    <w:p w14:paraId="0EFC1E3C" w14:textId="77777777" w:rsidR="005B5E50" w:rsidRDefault="005B5E50" w:rsidP="005C3B8D">
      <w:pPr>
        <w:rPr>
          <w:b/>
          <w:sz w:val="28"/>
          <w:szCs w:val="28"/>
        </w:rPr>
      </w:pPr>
    </w:p>
    <w:p w14:paraId="7466326F" w14:textId="77777777" w:rsidR="005B5E50" w:rsidRDefault="005B5E50" w:rsidP="005C3B8D">
      <w:pPr>
        <w:rPr>
          <w:b/>
          <w:sz w:val="28"/>
          <w:szCs w:val="28"/>
        </w:rPr>
      </w:pPr>
    </w:p>
    <w:p w14:paraId="74FD5224" w14:textId="77777777" w:rsidR="00611F37" w:rsidRDefault="00611F37" w:rsidP="005C3B8D">
      <w:pPr>
        <w:rPr>
          <w:b/>
          <w:sz w:val="28"/>
          <w:szCs w:val="28"/>
        </w:rPr>
      </w:pPr>
    </w:p>
    <w:p w14:paraId="36D555B4" w14:textId="77777777" w:rsidR="00611F37" w:rsidRDefault="00611F37" w:rsidP="005C3B8D">
      <w:pPr>
        <w:rPr>
          <w:b/>
          <w:sz w:val="28"/>
          <w:szCs w:val="28"/>
        </w:rPr>
      </w:pPr>
    </w:p>
    <w:p w14:paraId="56A7D511" w14:textId="77777777" w:rsidR="00611F37" w:rsidRDefault="00611F37" w:rsidP="005C3B8D">
      <w:pPr>
        <w:rPr>
          <w:b/>
          <w:sz w:val="28"/>
          <w:szCs w:val="28"/>
        </w:rPr>
      </w:pPr>
    </w:p>
    <w:p w14:paraId="16DC0A1A" w14:textId="77777777" w:rsidR="00611F37" w:rsidRDefault="00611F37" w:rsidP="005C3B8D">
      <w:pPr>
        <w:rPr>
          <w:b/>
          <w:sz w:val="28"/>
          <w:szCs w:val="28"/>
        </w:rPr>
      </w:pPr>
    </w:p>
    <w:p w14:paraId="61FFCF06" w14:textId="04A2FE9F" w:rsidR="005C3B8D" w:rsidRDefault="005C3B8D" w:rsidP="005C3B8D">
      <w:r w:rsidRPr="001F65CA">
        <w:rPr>
          <w:b/>
          <w:sz w:val="28"/>
          <w:szCs w:val="28"/>
        </w:rPr>
        <w:lastRenderedPageBreak/>
        <w:t xml:space="preserve">Mer </w:t>
      </w:r>
      <w:r w:rsidR="003F59B1">
        <w:rPr>
          <w:b/>
          <w:sz w:val="28"/>
          <w:szCs w:val="28"/>
        </w:rPr>
        <w:t>2</w:t>
      </w:r>
      <w:r w:rsidRPr="001F65CA">
        <w:rPr>
          <w:b/>
          <w:sz w:val="28"/>
          <w:szCs w:val="28"/>
        </w:rPr>
        <w:t xml:space="preserve">: </w:t>
      </w:r>
      <w:r w:rsidR="001C688D" w:rsidRPr="001F65CA">
        <w:rPr>
          <w:b/>
          <w:sz w:val="28"/>
          <w:szCs w:val="28"/>
        </w:rPr>
        <w:t>Kapaciteta projektne skupine (za</w:t>
      </w:r>
      <w:r w:rsidRPr="001F65CA">
        <w:rPr>
          <w:b/>
          <w:sz w:val="28"/>
          <w:szCs w:val="28"/>
        </w:rPr>
        <w:t xml:space="preserve"> dodatno prijavljen kader</w:t>
      </w:r>
      <w:r w:rsidR="001C688D" w:rsidRPr="001F65CA">
        <w:rPr>
          <w:b/>
          <w:sz w:val="28"/>
          <w:szCs w:val="28"/>
        </w:rPr>
        <w:t>)</w:t>
      </w:r>
      <w:r w:rsidR="0056589E">
        <w:rPr>
          <w:b/>
          <w:sz w:val="24"/>
          <w:szCs w:val="24"/>
        </w:rPr>
        <w:t xml:space="preserve"> </w:t>
      </w:r>
      <w:r w:rsidR="0056589E" w:rsidRPr="0056589E">
        <w:rPr>
          <w:sz w:val="20"/>
          <w:szCs w:val="20"/>
        </w:rPr>
        <w:t xml:space="preserve">(sklop </w:t>
      </w:r>
      <w:r w:rsidR="00231CE5">
        <w:rPr>
          <w:sz w:val="20"/>
          <w:szCs w:val="20"/>
        </w:rPr>
        <w:t>3</w:t>
      </w:r>
      <w:r w:rsidR="0056589E" w:rsidRPr="0056589E">
        <w:rPr>
          <w:sz w:val="20"/>
          <w:szCs w:val="20"/>
        </w:rPr>
        <w:t>)</w:t>
      </w:r>
      <w:r w:rsidRPr="007516B0">
        <w:rPr>
          <w:rFonts w:ascii="Arial" w:hAnsi="Arial" w:cs="Arial"/>
          <w:b/>
          <w:bCs/>
          <w:sz w:val="20"/>
          <w:szCs w:val="20"/>
          <w:lang w:eastAsia="sl-SI"/>
        </w:rPr>
        <w:t xml:space="preserve"> </w:t>
      </w:r>
      <w:r w:rsidRPr="007516B0">
        <w:t>– ponudnik vpiše podatke o dodatnih prijavljenih kadrih</w:t>
      </w:r>
      <w:r w:rsidR="001C688D">
        <w:t xml:space="preserve"> tj. strokovnjakih</w:t>
      </w:r>
      <w:r w:rsidR="00593805">
        <w:t xml:space="preserve"> (NKE – »Non Key Expert«)</w:t>
      </w:r>
      <w:r w:rsidRPr="007516B0">
        <w:t>, ki jih bo prijavil za pridobitev točk iz merila.</w:t>
      </w:r>
    </w:p>
    <w:p w14:paraId="623EBEEC" w14:textId="77777777" w:rsidR="002F5F32" w:rsidRPr="007516B0" w:rsidRDefault="002F5F32" w:rsidP="002F5F32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3A60BFA9" w14:textId="68FBF6DA" w:rsidR="005C3B8D" w:rsidRPr="007516B0" w:rsidRDefault="005C3B8D" w:rsidP="00572206">
      <w:pPr>
        <w:tabs>
          <w:tab w:val="center" w:pos="7722"/>
          <w:tab w:val="right" w:pos="9072"/>
        </w:tabs>
      </w:pPr>
      <w:r w:rsidRPr="007516B0">
        <w:t>Navedeni</w:t>
      </w:r>
      <w:r w:rsidR="00303474">
        <w:t xml:space="preserve"> dodatno</w:t>
      </w:r>
      <w:r w:rsidRPr="007516B0">
        <w:t xml:space="preserve"> prijavljen kader</w:t>
      </w:r>
      <w:r w:rsidR="00D04718"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Mer </w:t>
      </w:r>
      <w:r w:rsidR="00541DAE">
        <w:rPr>
          <w:b/>
          <w:u w:val="single"/>
        </w:rPr>
        <w:t>2</w:t>
      </w:r>
      <w:r w:rsidRPr="007516B0">
        <w:rPr>
          <w:b/>
          <w:u w:val="single"/>
        </w:rPr>
        <w:t xml:space="preserve">: </w:t>
      </w:r>
      <w:r w:rsidR="003F794B"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 w:rsidR="003F794B"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 w:rsidR="003F794B">
        <w:t xml:space="preserve"> podtočke 2 točke</w:t>
      </w:r>
      <w:r w:rsidRPr="007516B0">
        <w:t xml:space="preserve"> 10 Merila</w:t>
      </w:r>
      <w:r w:rsidR="003F794B">
        <w:t xml:space="preserve"> iz</w:t>
      </w:r>
      <w:r w:rsidRPr="007516B0">
        <w:t xml:space="preserve"> </w:t>
      </w:r>
      <w:r w:rsidR="0065054B">
        <w:t>Navodil gospodarskim subjektom za pripravo ponudbe</w:t>
      </w:r>
      <w:r w:rsidRPr="007516B0">
        <w:t>.</w:t>
      </w:r>
    </w:p>
    <w:p w14:paraId="62F209A1" w14:textId="0136192D" w:rsidR="005C3B8D" w:rsidRPr="007516B0" w:rsidRDefault="005C3B8D" w:rsidP="005C3B8D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 w:rsidR="00B836D9"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72"/>
        <w:gridCol w:w="2268"/>
        <w:gridCol w:w="2268"/>
      </w:tblGrid>
      <w:tr w:rsidR="004C31FB" w:rsidRPr="007516B0" w14:paraId="23AE26CE" w14:textId="77777777" w:rsidTr="004C31FB">
        <w:tc>
          <w:tcPr>
            <w:tcW w:w="1809" w:type="dxa"/>
            <w:shd w:val="clear" w:color="auto" w:fill="auto"/>
          </w:tcPr>
          <w:p w14:paraId="7A683FA0" w14:textId="706219DB" w:rsidR="004C31FB" w:rsidRPr="007516B0" w:rsidRDefault="004C31FB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 IN/ALI študijah IN/ALI 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872" w:type="dxa"/>
            <w:shd w:val="clear" w:color="auto" w:fill="auto"/>
          </w:tcPr>
          <w:p w14:paraId="0C5DCAAC" w14:textId="77777777" w:rsidR="004C31FB" w:rsidRPr="007516B0" w:rsidRDefault="004C31FB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268" w:type="dxa"/>
            <w:shd w:val="clear" w:color="auto" w:fill="auto"/>
          </w:tcPr>
          <w:p w14:paraId="0534F18B" w14:textId="77777777" w:rsidR="004C31FB" w:rsidRPr="007516B0" w:rsidRDefault="004C31FB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268" w:type="dxa"/>
            <w:shd w:val="clear" w:color="auto" w:fill="auto"/>
          </w:tcPr>
          <w:p w14:paraId="5B2318CB" w14:textId="77777777" w:rsidR="004C31FB" w:rsidRPr="007516B0" w:rsidRDefault="004C31FB" w:rsidP="00F754E6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4C31FB" w:rsidRPr="007516B0" w14:paraId="3D3C76C8" w14:textId="77777777" w:rsidTr="004C31FB">
        <w:tc>
          <w:tcPr>
            <w:tcW w:w="1809" w:type="dxa"/>
            <w:shd w:val="clear" w:color="auto" w:fill="auto"/>
          </w:tcPr>
          <w:p w14:paraId="6B1384CD" w14:textId="77777777" w:rsidR="004C31FB" w:rsidRPr="007516B0" w:rsidRDefault="004C31FB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72" w:type="dxa"/>
            <w:shd w:val="clear" w:color="auto" w:fill="auto"/>
          </w:tcPr>
          <w:p w14:paraId="66DA8FC0" w14:textId="77777777" w:rsidR="004C31FB" w:rsidRPr="007516B0" w:rsidRDefault="004C31FB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69C9AC83" w14:textId="77777777" w:rsidR="004C31FB" w:rsidRPr="007516B0" w:rsidRDefault="004C31FB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78EC0FC7" w14:textId="77777777" w:rsidR="004C31FB" w:rsidRPr="007516B0" w:rsidRDefault="004C31FB" w:rsidP="00F754E6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7E7FBB06" w14:textId="77777777" w:rsidR="005C3B8D" w:rsidRDefault="005C3B8D" w:rsidP="005C3B8D"/>
    <w:p w14:paraId="1EDB75E3" w14:textId="7BDDF8D6" w:rsidR="005C3B8D" w:rsidRPr="007516B0" w:rsidRDefault="005C3B8D" w:rsidP="005C3B8D">
      <w:r w:rsidRPr="007516B0">
        <w:t>Delovne izkušnje strokovnjaka</w:t>
      </w:r>
      <w:r w:rsidR="004C31FB">
        <w:t xml:space="preserve"> (NKE – »Non Key Expert«)</w:t>
      </w:r>
      <w:r w:rsidRPr="007516B0">
        <w:t xml:space="preserve"> </w:t>
      </w:r>
      <w:r w:rsidR="00F31412"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="00F31412" w:rsidRPr="007516B0">
        <w:instrText xml:space="preserve"> FORMTEXT </w:instrText>
      </w:r>
      <w:r w:rsidR="00F31412" w:rsidRPr="007516B0">
        <w:fldChar w:fldCharType="separate"/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t> </w:t>
      </w:r>
      <w:r w:rsidR="00F31412" w:rsidRPr="007516B0">
        <w:fldChar w:fldCharType="end"/>
      </w:r>
      <w:r w:rsidR="00F31412">
        <w:t xml:space="preserve"> </w:t>
      </w:r>
      <w:r w:rsidR="00F31412" w:rsidRPr="007516B0">
        <w:rPr>
          <w:i/>
          <w:sz w:val="18"/>
          <w:szCs w:val="18"/>
        </w:rPr>
        <w:t xml:space="preserve">/vpišite </w:t>
      </w:r>
      <w:r w:rsidR="00F31412">
        <w:rPr>
          <w:i/>
          <w:sz w:val="18"/>
          <w:szCs w:val="18"/>
        </w:rPr>
        <w:t>številko</w:t>
      </w:r>
      <w:r w:rsidR="00F31412" w:rsidRPr="007516B0">
        <w:rPr>
          <w:i/>
          <w:sz w:val="18"/>
          <w:szCs w:val="18"/>
        </w:rPr>
        <w:t>/</w:t>
      </w:r>
      <w:r w:rsidR="00F31412" w:rsidRPr="007516B0">
        <w:t xml:space="preserve"> </w:t>
      </w:r>
      <w:r w:rsidR="00F31412" w:rsidRPr="007516B0">
        <w:rPr>
          <w:sz w:val="24"/>
          <w:szCs w:val="24"/>
        </w:rPr>
        <w:t xml:space="preserve"> let.</w:t>
      </w:r>
    </w:p>
    <w:p w14:paraId="410C00F6" w14:textId="77777777" w:rsidR="004C31FB" w:rsidRDefault="004C31FB" w:rsidP="004C31FB">
      <w:pPr>
        <w:tabs>
          <w:tab w:val="left" w:pos="647"/>
          <w:tab w:val="center" w:pos="7722"/>
          <w:tab w:val="right" w:pos="9072"/>
        </w:tabs>
      </w:pPr>
      <w:r w:rsidRPr="008C526A">
        <w:t>Imenovani strokovnjak</w:t>
      </w:r>
      <w:r>
        <w:t xml:space="preserve"> (NKE – »Non Key Expert«)</w:t>
      </w:r>
      <w:r w:rsidRPr="008C526A">
        <w:t xml:space="preserve"> ni neposredno sodeloval </w:t>
      </w:r>
      <w:r w:rsidRPr="00596E16">
        <w:t xml:space="preserve">pri izvajanju </w:t>
      </w:r>
      <w:r>
        <w:t xml:space="preserve">katerega od ukrepov, ki so predmet vrednotenja ali projekta </w:t>
      </w:r>
      <w:r w:rsidRPr="00596E16">
        <w:t>v vlogi nosilca projekta ali projektnega partnerja ali zunanjega izvajalca.</w:t>
      </w:r>
    </w:p>
    <w:p w14:paraId="2BACAE5A" w14:textId="77777777" w:rsidR="009937CB" w:rsidRPr="009937CB" w:rsidRDefault="009937CB" w:rsidP="009937CB"/>
    <w:p w14:paraId="71F4DE4E" w14:textId="77777777" w:rsidR="009937CB" w:rsidRPr="009937CB" w:rsidRDefault="009937CB" w:rsidP="009937CB"/>
    <w:p w14:paraId="00000248" w14:textId="77777777" w:rsidR="009937CB" w:rsidRPr="009937CB" w:rsidRDefault="009937CB" w:rsidP="009937CB"/>
    <w:p w14:paraId="6DB17F4A" w14:textId="77777777" w:rsidR="009937CB" w:rsidRPr="009937CB" w:rsidRDefault="009937CB" w:rsidP="009937CB"/>
    <w:p w14:paraId="730F47AA" w14:textId="77777777" w:rsidR="009937CB" w:rsidRDefault="009937CB" w:rsidP="009937CB"/>
    <w:p w14:paraId="43271EBC" w14:textId="4ED2F50D" w:rsidR="009937CB" w:rsidRDefault="009937CB" w:rsidP="009937CB">
      <w:pPr>
        <w:tabs>
          <w:tab w:val="left" w:pos="1680"/>
        </w:tabs>
      </w:pPr>
      <w:r>
        <w:tab/>
      </w:r>
    </w:p>
    <w:p w14:paraId="119E0459" w14:textId="77777777" w:rsidR="009937CB" w:rsidRDefault="009937CB" w:rsidP="009937CB">
      <w:pPr>
        <w:tabs>
          <w:tab w:val="left" w:pos="1680"/>
        </w:tabs>
      </w:pPr>
    </w:p>
    <w:p w14:paraId="4A2D492F" w14:textId="77777777" w:rsidR="009937CB" w:rsidRDefault="009937CB" w:rsidP="009937CB">
      <w:pPr>
        <w:tabs>
          <w:tab w:val="left" w:pos="1680"/>
        </w:tabs>
      </w:pPr>
    </w:p>
    <w:p w14:paraId="79B0D6E0" w14:textId="438DC4D5" w:rsidR="009937CB" w:rsidRDefault="009937CB" w:rsidP="009937CB">
      <w:r w:rsidRPr="001F65CA">
        <w:rPr>
          <w:b/>
          <w:sz w:val="28"/>
          <w:szCs w:val="28"/>
        </w:rPr>
        <w:lastRenderedPageBreak/>
        <w:t xml:space="preserve">Mer </w:t>
      </w:r>
      <w:r w:rsidR="003F59B1">
        <w:rPr>
          <w:b/>
          <w:sz w:val="28"/>
          <w:szCs w:val="28"/>
        </w:rPr>
        <w:t>2</w:t>
      </w:r>
      <w:r w:rsidRPr="001F65CA">
        <w:rPr>
          <w:b/>
          <w:sz w:val="28"/>
          <w:szCs w:val="28"/>
        </w:rPr>
        <w:t>: Kapaciteta projektne skupine (za dodatno prijavljen kader)</w:t>
      </w:r>
      <w:r>
        <w:rPr>
          <w:b/>
          <w:sz w:val="24"/>
          <w:szCs w:val="24"/>
        </w:rPr>
        <w:t xml:space="preserve"> </w:t>
      </w:r>
      <w:r w:rsidRPr="0056589E">
        <w:rPr>
          <w:sz w:val="20"/>
          <w:szCs w:val="20"/>
        </w:rPr>
        <w:t xml:space="preserve">(sklop </w:t>
      </w:r>
      <w:r w:rsidR="00402649">
        <w:rPr>
          <w:sz w:val="20"/>
          <w:szCs w:val="20"/>
        </w:rPr>
        <w:t>3</w:t>
      </w:r>
      <w:r w:rsidRPr="0056589E">
        <w:rPr>
          <w:sz w:val="20"/>
          <w:szCs w:val="20"/>
        </w:rPr>
        <w:t>)</w:t>
      </w:r>
      <w:r w:rsidRPr="007516B0">
        <w:rPr>
          <w:rFonts w:ascii="Arial" w:hAnsi="Arial" w:cs="Arial"/>
          <w:b/>
          <w:bCs/>
          <w:sz w:val="20"/>
          <w:szCs w:val="20"/>
          <w:lang w:eastAsia="sl-SI"/>
        </w:rPr>
        <w:t xml:space="preserve"> </w:t>
      </w:r>
      <w:r w:rsidRPr="007516B0">
        <w:t>– ponudnik vpiše podatke o dodatnih prijavljenih kadrih</w:t>
      </w:r>
      <w:r>
        <w:t xml:space="preserve"> tj. strokovnjakih (NKE – »Non Key Expert«)</w:t>
      </w:r>
      <w:r w:rsidRPr="007516B0">
        <w:t>, ki jih bo prijavil za pridobitev točk iz merila.</w:t>
      </w:r>
    </w:p>
    <w:p w14:paraId="10304D1C" w14:textId="77777777" w:rsidR="009937CB" w:rsidRPr="007516B0" w:rsidRDefault="009937CB" w:rsidP="009937CB">
      <w:pPr>
        <w:tabs>
          <w:tab w:val="center" w:pos="7722"/>
          <w:tab w:val="right" w:pos="9072"/>
        </w:tabs>
        <w:jc w:val="left"/>
      </w:pP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 ime in priimek/</w:t>
      </w:r>
      <w:r w:rsidRPr="007516B0">
        <w:t xml:space="preserve">,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 w:rsidRPr="007516B0">
        <w:t xml:space="preserve"> </w:t>
      </w:r>
      <w:r w:rsidRPr="007516B0">
        <w:rPr>
          <w:i/>
          <w:sz w:val="18"/>
          <w:szCs w:val="18"/>
        </w:rPr>
        <w:t>/vpiši pridobljeno stopnjo izobrazbe/</w:t>
      </w:r>
      <w:r w:rsidRPr="007516B0">
        <w:t xml:space="preserve"> </w:t>
      </w:r>
    </w:p>
    <w:p w14:paraId="280AD6DB" w14:textId="7A9E3FF3" w:rsidR="009937CB" w:rsidRPr="007516B0" w:rsidRDefault="009937CB" w:rsidP="009937CB">
      <w:pPr>
        <w:tabs>
          <w:tab w:val="center" w:pos="7722"/>
          <w:tab w:val="right" w:pos="9072"/>
        </w:tabs>
      </w:pPr>
      <w:r w:rsidRPr="007516B0">
        <w:t>Navedeni</w:t>
      </w:r>
      <w:r>
        <w:t xml:space="preserve"> dodatno</w:t>
      </w:r>
      <w:r w:rsidRPr="007516B0">
        <w:t xml:space="preserve"> prijavljen kader</w:t>
      </w:r>
      <w:r>
        <w:t xml:space="preserve"> - strokovnjak</w:t>
      </w:r>
      <w:r w:rsidRPr="007516B0">
        <w:t xml:space="preserve"> se</w:t>
      </w:r>
      <w:r w:rsidRPr="007516B0">
        <w:rPr>
          <w:b/>
        </w:rPr>
        <w:t xml:space="preserve"> </w:t>
      </w:r>
      <w:r w:rsidRPr="007516B0">
        <w:rPr>
          <w:bCs/>
        </w:rPr>
        <w:t>prijavlja</w:t>
      </w:r>
      <w:r w:rsidRPr="007516B0">
        <w:rPr>
          <w:b/>
        </w:rPr>
        <w:t xml:space="preserve"> </w:t>
      </w:r>
      <w:r w:rsidRPr="007516B0">
        <w:rPr>
          <w:b/>
          <w:u w:val="single"/>
        </w:rPr>
        <w:t xml:space="preserve">za izpolnjevanje Mer </w:t>
      </w:r>
      <w:r w:rsidR="00881801">
        <w:rPr>
          <w:b/>
          <w:u w:val="single"/>
        </w:rPr>
        <w:t>2</w:t>
      </w:r>
      <w:r w:rsidRPr="007516B0">
        <w:rPr>
          <w:b/>
          <w:u w:val="single"/>
        </w:rPr>
        <w:t xml:space="preserve">: </w:t>
      </w:r>
      <w:r>
        <w:rPr>
          <w:b/>
          <w:u w:val="single"/>
        </w:rPr>
        <w:t xml:space="preserve">Kapaciteta projektne skupine (za </w:t>
      </w:r>
      <w:r w:rsidRPr="007516B0">
        <w:rPr>
          <w:b/>
          <w:u w:val="single"/>
        </w:rPr>
        <w:t>dodatno prijavljen kader</w:t>
      </w:r>
      <w:r>
        <w:rPr>
          <w:b/>
          <w:u w:val="single"/>
        </w:rPr>
        <w:t>)</w:t>
      </w:r>
      <w:r w:rsidRPr="007516B0">
        <w:rPr>
          <w:b/>
          <w:u w:val="single"/>
        </w:rPr>
        <w:t xml:space="preserve"> </w:t>
      </w:r>
      <w:r w:rsidRPr="007516B0">
        <w:t>iz</w:t>
      </w:r>
      <w:r>
        <w:t xml:space="preserve"> podtočke 2 točke</w:t>
      </w:r>
      <w:r w:rsidRPr="007516B0">
        <w:t xml:space="preserve"> 10 Merila</w:t>
      </w:r>
      <w:r>
        <w:t xml:space="preserve"> iz</w:t>
      </w:r>
      <w:r w:rsidRPr="007516B0">
        <w:t xml:space="preserve"> </w:t>
      </w:r>
      <w:r>
        <w:t>Navodil gospodarskim subjektom za pripravo ponudbe</w:t>
      </w:r>
      <w:r w:rsidRPr="007516B0">
        <w:t>.</w:t>
      </w:r>
    </w:p>
    <w:p w14:paraId="42E1656D" w14:textId="77777777" w:rsidR="009937CB" w:rsidRPr="007516B0" w:rsidRDefault="009937CB" w:rsidP="009937CB">
      <w:pPr>
        <w:tabs>
          <w:tab w:val="center" w:pos="7722"/>
          <w:tab w:val="right" w:pos="9072"/>
        </w:tabs>
        <w:spacing w:after="0" w:line="240" w:lineRule="auto"/>
        <w:jc w:val="left"/>
        <w:rPr>
          <w:u w:val="single"/>
        </w:rPr>
      </w:pPr>
      <w:r w:rsidRPr="007516B0">
        <w:rPr>
          <w:u w:val="single"/>
        </w:rPr>
        <w:t>Osebne reference dodatno prijavljenega kadra</w:t>
      </w:r>
      <w:r>
        <w:rPr>
          <w:u w:val="single"/>
        </w:rPr>
        <w:t xml:space="preserve"> - strokovnjaka</w:t>
      </w:r>
      <w:r w:rsidRPr="007516B0">
        <w:rPr>
          <w:u w:val="singl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72"/>
        <w:gridCol w:w="2268"/>
        <w:gridCol w:w="2268"/>
      </w:tblGrid>
      <w:tr w:rsidR="009937CB" w:rsidRPr="007516B0" w14:paraId="5D999664" w14:textId="77777777" w:rsidTr="0065312A">
        <w:tc>
          <w:tcPr>
            <w:tcW w:w="1809" w:type="dxa"/>
            <w:shd w:val="clear" w:color="auto" w:fill="auto"/>
          </w:tcPr>
          <w:p w14:paraId="5BFCE694" w14:textId="77777777" w:rsidR="009937CB" w:rsidRPr="007516B0" w:rsidRDefault="009937C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 xml:space="preserve">Naziv referenčnega posla v zvezi s sodelovanjem </w:t>
            </w:r>
            <w:r>
              <w:rPr>
                <w:b/>
                <w:sz w:val="20"/>
                <w:szCs w:val="20"/>
              </w:rPr>
              <w:t xml:space="preserve">v raziskavah IN/ALI študijah IN/ALI vrednotenjih s področja evropske kohezijske politike </w:t>
            </w:r>
            <w:r w:rsidRPr="007516B0">
              <w:rPr>
                <w:b/>
                <w:sz w:val="20"/>
                <w:szCs w:val="20"/>
              </w:rPr>
              <w:t xml:space="preserve">v zadnjih </w:t>
            </w:r>
            <w:r>
              <w:rPr>
                <w:b/>
                <w:sz w:val="20"/>
                <w:szCs w:val="20"/>
              </w:rPr>
              <w:t>10</w:t>
            </w:r>
            <w:r w:rsidRPr="007516B0">
              <w:rPr>
                <w:b/>
                <w:sz w:val="20"/>
                <w:szCs w:val="20"/>
              </w:rPr>
              <w:t xml:space="preserve"> letih pred </w:t>
            </w:r>
            <w:r>
              <w:rPr>
                <w:b/>
                <w:sz w:val="20"/>
                <w:szCs w:val="20"/>
              </w:rPr>
              <w:t>datumom objave tega javnega naročila na portalu javnih naročil</w:t>
            </w:r>
          </w:p>
        </w:tc>
        <w:tc>
          <w:tcPr>
            <w:tcW w:w="1872" w:type="dxa"/>
            <w:shd w:val="clear" w:color="auto" w:fill="auto"/>
          </w:tcPr>
          <w:p w14:paraId="1026AFC2" w14:textId="77777777" w:rsidR="009937CB" w:rsidRPr="007516B0" w:rsidRDefault="009937C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Naziv naročnika</w:t>
            </w:r>
          </w:p>
        </w:tc>
        <w:tc>
          <w:tcPr>
            <w:tcW w:w="2268" w:type="dxa"/>
            <w:shd w:val="clear" w:color="auto" w:fill="auto"/>
          </w:tcPr>
          <w:p w14:paraId="37315FD9" w14:textId="77777777" w:rsidR="009937CB" w:rsidRPr="007516B0" w:rsidRDefault="009937C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Opis izvedenih nalog v okviru referenčnega posla</w:t>
            </w:r>
          </w:p>
        </w:tc>
        <w:tc>
          <w:tcPr>
            <w:tcW w:w="2268" w:type="dxa"/>
            <w:shd w:val="clear" w:color="auto" w:fill="auto"/>
          </w:tcPr>
          <w:p w14:paraId="7C36CE69" w14:textId="77777777" w:rsidR="009937CB" w:rsidRPr="007516B0" w:rsidRDefault="009937CB" w:rsidP="0065312A">
            <w:pPr>
              <w:tabs>
                <w:tab w:val="center" w:pos="7722"/>
                <w:tab w:val="right" w:pos="9072"/>
              </w:tabs>
              <w:jc w:val="center"/>
              <w:rPr>
                <w:b/>
                <w:sz w:val="20"/>
                <w:szCs w:val="20"/>
              </w:rPr>
            </w:pPr>
            <w:r w:rsidRPr="007516B0">
              <w:rPr>
                <w:b/>
                <w:sz w:val="20"/>
                <w:szCs w:val="20"/>
              </w:rPr>
              <w:t>Datum začetka in zaključka referenčnega posla</w:t>
            </w:r>
          </w:p>
        </w:tc>
      </w:tr>
      <w:tr w:rsidR="009937CB" w:rsidRPr="007516B0" w14:paraId="29B2C1B8" w14:textId="77777777" w:rsidTr="0065312A">
        <w:tc>
          <w:tcPr>
            <w:tcW w:w="1809" w:type="dxa"/>
            <w:shd w:val="clear" w:color="auto" w:fill="auto"/>
          </w:tcPr>
          <w:p w14:paraId="682B6B18" w14:textId="77777777" w:rsidR="009937CB" w:rsidRPr="007516B0" w:rsidRDefault="009937C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1872" w:type="dxa"/>
            <w:shd w:val="clear" w:color="auto" w:fill="auto"/>
          </w:tcPr>
          <w:p w14:paraId="64B85FB8" w14:textId="77777777" w:rsidR="009937CB" w:rsidRPr="007516B0" w:rsidRDefault="009937C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103CF42F" w14:textId="77777777" w:rsidR="009937CB" w:rsidRPr="007516B0" w:rsidRDefault="009937C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0D70567D" w14:textId="77777777" w:rsidR="009937CB" w:rsidRPr="007516B0" w:rsidRDefault="009937CB" w:rsidP="0065312A">
            <w:r w:rsidRPr="007516B0"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16B0">
              <w:instrText xml:space="preserve"> FORMTEXT </w:instrText>
            </w:r>
            <w:r w:rsidRPr="007516B0">
              <w:fldChar w:fldCharType="separate"/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t> </w:t>
            </w:r>
            <w:r w:rsidRPr="007516B0">
              <w:fldChar w:fldCharType="end"/>
            </w:r>
          </w:p>
        </w:tc>
      </w:tr>
    </w:tbl>
    <w:p w14:paraId="49BE6E2F" w14:textId="77777777" w:rsidR="009937CB" w:rsidRDefault="009937CB" w:rsidP="009937CB"/>
    <w:p w14:paraId="2995DFB6" w14:textId="77777777" w:rsidR="009937CB" w:rsidRPr="007516B0" w:rsidRDefault="009937CB" w:rsidP="009937CB">
      <w:r w:rsidRPr="007516B0">
        <w:t>Delovne izkušnje strokovnjaka</w:t>
      </w:r>
      <w:r>
        <w:t xml:space="preserve"> (NKE – »Non Key Expert«)</w:t>
      </w:r>
      <w:r w:rsidRPr="007516B0">
        <w:t xml:space="preserve"> </w:t>
      </w:r>
      <w:r w:rsidRPr="007516B0">
        <w:fldChar w:fldCharType="begin">
          <w:ffData>
            <w:name w:val="Besedilo42"/>
            <w:enabled/>
            <w:calcOnExit w:val="0"/>
            <w:textInput/>
          </w:ffData>
        </w:fldChar>
      </w:r>
      <w:r w:rsidRPr="007516B0">
        <w:instrText xml:space="preserve"> FORMTEXT </w:instrText>
      </w:r>
      <w:r w:rsidRPr="007516B0">
        <w:fldChar w:fldCharType="separate"/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t> </w:t>
      </w:r>
      <w:r w:rsidRPr="007516B0">
        <w:fldChar w:fldCharType="end"/>
      </w:r>
      <w:r>
        <w:t xml:space="preserve"> </w:t>
      </w:r>
      <w:r w:rsidRPr="007516B0">
        <w:rPr>
          <w:i/>
          <w:sz w:val="18"/>
          <w:szCs w:val="18"/>
        </w:rPr>
        <w:t xml:space="preserve">/vpišite </w:t>
      </w:r>
      <w:r>
        <w:rPr>
          <w:i/>
          <w:sz w:val="18"/>
          <w:szCs w:val="18"/>
        </w:rPr>
        <w:t>številko</w:t>
      </w:r>
      <w:r w:rsidRPr="007516B0">
        <w:rPr>
          <w:i/>
          <w:sz w:val="18"/>
          <w:szCs w:val="18"/>
        </w:rPr>
        <w:t>/</w:t>
      </w:r>
      <w:r w:rsidRPr="007516B0">
        <w:t xml:space="preserve"> </w:t>
      </w:r>
      <w:r w:rsidRPr="007516B0">
        <w:rPr>
          <w:sz w:val="24"/>
          <w:szCs w:val="24"/>
        </w:rPr>
        <w:t xml:space="preserve"> let.</w:t>
      </w:r>
    </w:p>
    <w:p w14:paraId="75B40C66" w14:textId="77777777" w:rsidR="009937CB" w:rsidRDefault="009937CB" w:rsidP="009937CB">
      <w:pPr>
        <w:tabs>
          <w:tab w:val="left" w:pos="647"/>
          <w:tab w:val="center" w:pos="7722"/>
          <w:tab w:val="right" w:pos="9072"/>
        </w:tabs>
      </w:pPr>
      <w:r w:rsidRPr="008C526A">
        <w:t>Imenovani strokovnjak</w:t>
      </w:r>
      <w:r>
        <w:t xml:space="preserve"> (NKE – »Non Key Expert«)</w:t>
      </w:r>
      <w:r w:rsidRPr="008C526A">
        <w:t xml:space="preserve"> ni neposredno sodeloval </w:t>
      </w:r>
      <w:r w:rsidRPr="00596E16">
        <w:t xml:space="preserve">pri izvajanju </w:t>
      </w:r>
      <w:r>
        <w:t xml:space="preserve">katerega od ukrepov, ki so predmet vrednotenja ali projekta </w:t>
      </w:r>
      <w:r w:rsidRPr="00596E16">
        <w:t>v vlogi nosilca projekta ali projektnega partnerja ali zunanjega izvajalca.</w:t>
      </w:r>
    </w:p>
    <w:p w14:paraId="072299CA" w14:textId="77777777" w:rsidR="009937CB" w:rsidRPr="009937CB" w:rsidRDefault="009937CB" w:rsidP="009937CB">
      <w:pPr>
        <w:tabs>
          <w:tab w:val="left" w:pos="1680"/>
        </w:tabs>
      </w:pPr>
    </w:p>
    <w:sectPr w:rsidR="009937CB" w:rsidRPr="009937CB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9640C" w14:textId="77777777" w:rsidR="005A3CD0" w:rsidRDefault="005A3CD0">
      <w:r>
        <w:separator/>
      </w:r>
    </w:p>
  </w:endnote>
  <w:endnote w:type="continuationSeparator" w:id="0">
    <w:p w14:paraId="64199C2C" w14:textId="77777777" w:rsidR="005A3CD0" w:rsidRDefault="005A3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20C1E" w14:textId="77777777" w:rsidR="005A3CD0" w:rsidRDefault="005A3CD0">
      <w:r>
        <w:separator/>
      </w:r>
    </w:p>
  </w:footnote>
  <w:footnote w:type="continuationSeparator" w:id="0">
    <w:p w14:paraId="440F4E56" w14:textId="77777777" w:rsidR="005A3CD0" w:rsidRDefault="005A3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B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13C2F897" w14:textId="77777777" w:rsidTr="00895C8B">
      <w:trPr>
        <w:cantSplit/>
        <w:trHeight w:hRule="exact" w:val="737"/>
      </w:trPr>
      <w:tc>
        <w:tcPr>
          <w:tcW w:w="696" w:type="dxa"/>
        </w:tcPr>
        <w:p w14:paraId="771ADA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A79A238" wp14:editId="57514151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C47144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1AC8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5A399F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5789E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9523A9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29E53E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057C5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80E58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BF1916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D63185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A8D2B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A8708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8F2A24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F49059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F69473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4DE6B3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9C77EEA" w14:textId="77777777" w:rsidR="00B745D6" w:rsidRPr="008F3500" w:rsidRDefault="00B745D6" w:rsidP="00BD0D21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343ADBF" wp14:editId="366D52C0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A27E29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355CAA7B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28607C7F" w14:textId="7AC4B799" w:rsidR="00992FEA" w:rsidRPr="00CC61FD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243">
    <w:abstractNumId w:val="10"/>
  </w:num>
  <w:num w:numId="2" w16cid:durableId="1946502087">
    <w:abstractNumId w:val="14"/>
  </w:num>
  <w:num w:numId="3" w16cid:durableId="1529836566">
    <w:abstractNumId w:val="0"/>
  </w:num>
  <w:num w:numId="4" w16cid:durableId="104928311">
    <w:abstractNumId w:val="16"/>
  </w:num>
  <w:num w:numId="5" w16cid:durableId="793910774">
    <w:abstractNumId w:val="13"/>
  </w:num>
  <w:num w:numId="6" w16cid:durableId="1385908561">
    <w:abstractNumId w:val="28"/>
  </w:num>
  <w:num w:numId="7" w16cid:durableId="325400301">
    <w:abstractNumId w:val="19"/>
  </w:num>
  <w:num w:numId="8" w16cid:durableId="300810403">
    <w:abstractNumId w:val="31"/>
  </w:num>
  <w:num w:numId="9" w16cid:durableId="1519470327">
    <w:abstractNumId w:val="8"/>
  </w:num>
  <w:num w:numId="10" w16cid:durableId="1959801308">
    <w:abstractNumId w:val="25"/>
  </w:num>
  <w:num w:numId="11" w16cid:durableId="1005548970">
    <w:abstractNumId w:val="2"/>
  </w:num>
  <w:num w:numId="12" w16cid:durableId="369187300">
    <w:abstractNumId w:val="7"/>
  </w:num>
  <w:num w:numId="13" w16cid:durableId="679821271">
    <w:abstractNumId w:val="4"/>
  </w:num>
  <w:num w:numId="14" w16cid:durableId="495876445">
    <w:abstractNumId w:val="22"/>
  </w:num>
  <w:num w:numId="15" w16cid:durableId="711197653">
    <w:abstractNumId w:val="15"/>
  </w:num>
  <w:num w:numId="16" w16cid:durableId="1088308116">
    <w:abstractNumId w:val="1"/>
  </w:num>
  <w:num w:numId="17" w16cid:durableId="1593734516">
    <w:abstractNumId w:val="24"/>
  </w:num>
  <w:num w:numId="18" w16cid:durableId="993920444">
    <w:abstractNumId w:val="17"/>
  </w:num>
  <w:num w:numId="19" w16cid:durableId="87190994">
    <w:abstractNumId w:val="6"/>
  </w:num>
  <w:num w:numId="20" w16cid:durableId="1677880655">
    <w:abstractNumId w:val="5"/>
  </w:num>
  <w:num w:numId="21" w16cid:durableId="1248617211">
    <w:abstractNumId w:val="27"/>
  </w:num>
  <w:num w:numId="22" w16cid:durableId="201796689">
    <w:abstractNumId w:val="18"/>
  </w:num>
  <w:num w:numId="23" w16cid:durableId="24986909">
    <w:abstractNumId w:val="20"/>
  </w:num>
  <w:num w:numId="24" w16cid:durableId="565920166">
    <w:abstractNumId w:val="30"/>
  </w:num>
  <w:num w:numId="25" w16cid:durableId="571043989">
    <w:abstractNumId w:val="21"/>
  </w:num>
  <w:num w:numId="26" w16cid:durableId="1684437392">
    <w:abstractNumId w:val="9"/>
  </w:num>
  <w:num w:numId="27" w16cid:durableId="396978609">
    <w:abstractNumId w:val="29"/>
  </w:num>
  <w:num w:numId="28" w16cid:durableId="864446570">
    <w:abstractNumId w:val="26"/>
  </w:num>
  <w:num w:numId="29" w16cid:durableId="688870752">
    <w:abstractNumId w:val="23"/>
  </w:num>
  <w:num w:numId="30" w16cid:durableId="234585427">
    <w:abstractNumId w:val="11"/>
  </w:num>
  <w:num w:numId="31" w16cid:durableId="1756897544">
    <w:abstractNumId w:val="12"/>
  </w:num>
  <w:num w:numId="32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B8D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6F0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3045"/>
    <w:rsid w:val="000F0BDD"/>
    <w:rsid w:val="000F1CB3"/>
    <w:rsid w:val="000F381D"/>
    <w:rsid w:val="000F529D"/>
    <w:rsid w:val="000F799B"/>
    <w:rsid w:val="00102FBE"/>
    <w:rsid w:val="00107AA8"/>
    <w:rsid w:val="00111800"/>
    <w:rsid w:val="00113E3D"/>
    <w:rsid w:val="001154E3"/>
    <w:rsid w:val="00120653"/>
    <w:rsid w:val="00120DE7"/>
    <w:rsid w:val="0012489E"/>
    <w:rsid w:val="001259AD"/>
    <w:rsid w:val="001314AA"/>
    <w:rsid w:val="0013402B"/>
    <w:rsid w:val="001357B2"/>
    <w:rsid w:val="0014300A"/>
    <w:rsid w:val="0015241D"/>
    <w:rsid w:val="001703AD"/>
    <w:rsid w:val="00172251"/>
    <w:rsid w:val="001846E4"/>
    <w:rsid w:val="001859F4"/>
    <w:rsid w:val="001908E4"/>
    <w:rsid w:val="00191BF9"/>
    <w:rsid w:val="00194523"/>
    <w:rsid w:val="001C0B24"/>
    <w:rsid w:val="001C3CD7"/>
    <w:rsid w:val="001C6004"/>
    <w:rsid w:val="001C688D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4D61"/>
    <w:rsid w:val="001F5EF8"/>
    <w:rsid w:val="001F65CA"/>
    <w:rsid w:val="0020246A"/>
    <w:rsid w:val="00202A77"/>
    <w:rsid w:val="00210F77"/>
    <w:rsid w:val="0021675C"/>
    <w:rsid w:val="0022158B"/>
    <w:rsid w:val="00231CE5"/>
    <w:rsid w:val="00232F9E"/>
    <w:rsid w:val="002333F4"/>
    <w:rsid w:val="0023451B"/>
    <w:rsid w:val="0023648F"/>
    <w:rsid w:val="00237348"/>
    <w:rsid w:val="00241422"/>
    <w:rsid w:val="00241575"/>
    <w:rsid w:val="00250E13"/>
    <w:rsid w:val="0025138A"/>
    <w:rsid w:val="00252BC5"/>
    <w:rsid w:val="0025508F"/>
    <w:rsid w:val="00256EB7"/>
    <w:rsid w:val="00260FC2"/>
    <w:rsid w:val="00264BB0"/>
    <w:rsid w:val="00271CE5"/>
    <w:rsid w:val="00282020"/>
    <w:rsid w:val="00295C1C"/>
    <w:rsid w:val="00295C88"/>
    <w:rsid w:val="002A3807"/>
    <w:rsid w:val="002A7499"/>
    <w:rsid w:val="002B251E"/>
    <w:rsid w:val="002B3B2B"/>
    <w:rsid w:val="002B4118"/>
    <w:rsid w:val="002B72A8"/>
    <w:rsid w:val="002C0B59"/>
    <w:rsid w:val="002C1D29"/>
    <w:rsid w:val="002D58A0"/>
    <w:rsid w:val="002E3898"/>
    <w:rsid w:val="002F52FF"/>
    <w:rsid w:val="002F5451"/>
    <w:rsid w:val="002F5F32"/>
    <w:rsid w:val="00303474"/>
    <w:rsid w:val="00306915"/>
    <w:rsid w:val="0032481F"/>
    <w:rsid w:val="00324B0C"/>
    <w:rsid w:val="003266E1"/>
    <w:rsid w:val="0032685A"/>
    <w:rsid w:val="00337479"/>
    <w:rsid w:val="00341E62"/>
    <w:rsid w:val="00343576"/>
    <w:rsid w:val="00344E44"/>
    <w:rsid w:val="00347E24"/>
    <w:rsid w:val="0035369D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3F59B1"/>
    <w:rsid w:val="003F794B"/>
    <w:rsid w:val="00401142"/>
    <w:rsid w:val="00402649"/>
    <w:rsid w:val="00403889"/>
    <w:rsid w:val="00404EAF"/>
    <w:rsid w:val="004062DC"/>
    <w:rsid w:val="00407547"/>
    <w:rsid w:val="004209ED"/>
    <w:rsid w:val="00423CF0"/>
    <w:rsid w:val="00424977"/>
    <w:rsid w:val="00446D65"/>
    <w:rsid w:val="004479FC"/>
    <w:rsid w:val="00447E98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2A2F"/>
    <w:rsid w:val="004A53DE"/>
    <w:rsid w:val="004B3E56"/>
    <w:rsid w:val="004B540E"/>
    <w:rsid w:val="004B546B"/>
    <w:rsid w:val="004B6D46"/>
    <w:rsid w:val="004C1DFE"/>
    <w:rsid w:val="004C31FB"/>
    <w:rsid w:val="004C3A81"/>
    <w:rsid w:val="004C75C1"/>
    <w:rsid w:val="004E7B66"/>
    <w:rsid w:val="00502E41"/>
    <w:rsid w:val="00504553"/>
    <w:rsid w:val="00514F5D"/>
    <w:rsid w:val="00515635"/>
    <w:rsid w:val="005207C8"/>
    <w:rsid w:val="00523F1D"/>
    <w:rsid w:val="00526246"/>
    <w:rsid w:val="005369DF"/>
    <w:rsid w:val="00537C34"/>
    <w:rsid w:val="00541816"/>
    <w:rsid w:val="00541DAE"/>
    <w:rsid w:val="00543F9A"/>
    <w:rsid w:val="00546E52"/>
    <w:rsid w:val="00551933"/>
    <w:rsid w:val="00555390"/>
    <w:rsid w:val="00562251"/>
    <w:rsid w:val="00562E77"/>
    <w:rsid w:val="005647BB"/>
    <w:rsid w:val="0056589E"/>
    <w:rsid w:val="00567106"/>
    <w:rsid w:val="005712A3"/>
    <w:rsid w:val="00572206"/>
    <w:rsid w:val="005757A1"/>
    <w:rsid w:val="00575E50"/>
    <w:rsid w:val="00583C3D"/>
    <w:rsid w:val="00585D87"/>
    <w:rsid w:val="0059111F"/>
    <w:rsid w:val="00593805"/>
    <w:rsid w:val="00596E16"/>
    <w:rsid w:val="005A1461"/>
    <w:rsid w:val="005A1498"/>
    <w:rsid w:val="005A3CD0"/>
    <w:rsid w:val="005A6264"/>
    <w:rsid w:val="005B35CD"/>
    <w:rsid w:val="005B3945"/>
    <w:rsid w:val="005B4663"/>
    <w:rsid w:val="005B5E50"/>
    <w:rsid w:val="005C3B8D"/>
    <w:rsid w:val="005C4CF3"/>
    <w:rsid w:val="005C509A"/>
    <w:rsid w:val="005C662A"/>
    <w:rsid w:val="005C6BB4"/>
    <w:rsid w:val="005C6D6C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6DF"/>
    <w:rsid w:val="005F5D70"/>
    <w:rsid w:val="006010B1"/>
    <w:rsid w:val="00610603"/>
    <w:rsid w:val="00611F37"/>
    <w:rsid w:val="006200C9"/>
    <w:rsid w:val="006213C8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054B"/>
    <w:rsid w:val="00651FCC"/>
    <w:rsid w:val="0065226C"/>
    <w:rsid w:val="006560ED"/>
    <w:rsid w:val="006562FA"/>
    <w:rsid w:val="00664B75"/>
    <w:rsid w:val="00672498"/>
    <w:rsid w:val="0068196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B7E35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2C5C"/>
    <w:rsid w:val="00733017"/>
    <w:rsid w:val="00733945"/>
    <w:rsid w:val="00744E38"/>
    <w:rsid w:val="00746EDE"/>
    <w:rsid w:val="00747F69"/>
    <w:rsid w:val="007644AF"/>
    <w:rsid w:val="00764B40"/>
    <w:rsid w:val="00770B24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2272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7F7D2F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534F"/>
    <w:rsid w:val="00837518"/>
    <w:rsid w:val="00844858"/>
    <w:rsid w:val="00847BAC"/>
    <w:rsid w:val="0085313F"/>
    <w:rsid w:val="00856825"/>
    <w:rsid w:val="00863AF2"/>
    <w:rsid w:val="00872C07"/>
    <w:rsid w:val="0088043C"/>
    <w:rsid w:val="00881801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1E95"/>
    <w:rsid w:val="008C2A22"/>
    <w:rsid w:val="008C526A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B9"/>
    <w:rsid w:val="009111E2"/>
    <w:rsid w:val="00916744"/>
    <w:rsid w:val="00924E3C"/>
    <w:rsid w:val="00932E94"/>
    <w:rsid w:val="009404C8"/>
    <w:rsid w:val="00946C49"/>
    <w:rsid w:val="00956928"/>
    <w:rsid w:val="009612BB"/>
    <w:rsid w:val="00966403"/>
    <w:rsid w:val="00971758"/>
    <w:rsid w:val="00975CB8"/>
    <w:rsid w:val="00984F37"/>
    <w:rsid w:val="009859A7"/>
    <w:rsid w:val="009868D9"/>
    <w:rsid w:val="00992FEA"/>
    <w:rsid w:val="009937CB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D68D4"/>
    <w:rsid w:val="009F0DCD"/>
    <w:rsid w:val="009F3B16"/>
    <w:rsid w:val="009F525B"/>
    <w:rsid w:val="00A052E7"/>
    <w:rsid w:val="00A10A90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57425"/>
    <w:rsid w:val="00A639DC"/>
    <w:rsid w:val="00A63A9B"/>
    <w:rsid w:val="00A6495C"/>
    <w:rsid w:val="00A65859"/>
    <w:rsid w:val="00A65EE7"/>
    <w:rsid w:val="00A663A0"/>
    <w:rsid w:val="00A70133"/>
    <w:rsid w:val="00A714C0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148F"/>
    <w:rsid w:val="00AE3E18"/>
    <w:rsid w:val="00AE4EE3"/>
    <w:rsid w:val="00AE68FB"/>
    <w:rsid w:val="00B02545"/>
    <w:rsid w:val="00B03033"/>
    <w:rsid w:val="00B03804"/>
    <w:rsid w:val="00B1225B"/>
    <w:rsid w:val="00B123A9"/>
    <w:rsid w:val="00B17141"/>
    <w:rsid w:val="00B22985"/>
    <w:rsid w:val="00B26082"/>
    <w:rsid w:val="00B31575"/>
    <w:rsid w:val="00B31D00"/>
    <w:rsid w:val="00B35DD1"/>
    <w:rsid w:val="00B41E63"/>
    <w:rsid w:val="00B43787"/>
    <w:rsid w:val="00B73A11"/>
    <w:rsid w:val="00B745D6"/>
    <w:rsid w:val="00B74A2E"/>
    <w:rsid w:val="00B756A5"/>
    <w:rsid w:val="00B76818"/>
    <w:rsid w:val="00B836D9"/>
    <w:rsid w:val="00B83E6E"/>
    <w:rsid w:val="00B8547D"/>
    <w:rsid w:val="00B91A27"/>
    <w:rsid w:val="00B9378F"/>
    <w:rsid w:val="00B94E40"/>
    <w:rsid w:val="00BA01C6"/>
    <w:rsid w:val="00BA0B65"/>
    <w:rsid w:val="00BA47FD"/>
    <w:rsid w:val="00BB1FA0"/>
    <w:rsid w:val="00BB77B0"/>
    <w:rsid w:val="00BD0D21"/>
    <w:rsid w:val="00BD4B72"/>
    <w:rsid w:val="00BE3786"/>
    <w:rsid w:val="00BE42F8"/>
    <w:rsid w:val="00BE4768"/>
    <w:rsid w:val="00BF529B"/>
    <w:rsid w:val="00BF52D0"/>
    <w:rsid w:val="00BF782E"/>
    <w:rsid w:val="00C01A63"/>
    <w:rsid w:val="00C075CA"/>
    <w:rsid w:val="00C12B34"/>
    <w:rsid w:val="00C178B1"/>
    <w:rsid w:val="00C2014D"/>
    <w:rsid w:val="00C20CAE"/>
    <w:rsid w:val="00C246F4"/>
    <w:rsid w:val="00C250D5"/>
    <w:rsid w:val="00C26820"/>
    <w:rsid w:val="00C41F78"/>
    <w:rsid w:val="00C421C1"/>
    <w:rsid w:val="00C4435F"/>
    <w:rsid w:val="00C45759"/>
    <w:rsid w:val="00C46741"/>
    <w:rsid w:val="00C503BF"/>
    <w:rsid w:val="00C51DFD"/>
    <w:rsid w:val="00C520ED"/>
    <w:rsid w:val="00C52AF0"/>
    <w:rsid w:val="00C56693"/>
    <w:rsid w:val="00C630E1"/>
    <w:rsid w:val="00C67E93"/>
    <w:rsid w:val="00C722D5"/>
    <w:rsid w:val="00C82E25"/>
    <w:rsid w:val="00C84FD6"/>
    <w:rsid w:val="00C91C35"/>
    <w:rsid w:val="00C92898"/>
    <w:rsid w:val="00C9328E"/>
    <w:rsid w:val="00C944F1"/>
    <w:rsid w:val="00C96B12"/>
    <w:rsid w:val="00CA1AC1"/>
    <w:rsid w:val="00CA31FE"/>
    <w:rsid w:val="00CA583C"/>
    <w:rsid w:val="00CB0B41"/>
    <w:rsid w:val="00CB6F2D"/>
    <w:rsid w:val="00CC0062"/>
    <w:rsid w:val="00CC3B7F"/>
    <w:rsid w:val="00CC4F46"/>
    <w:rsid w:val="00CC61FD"/>
    <w:rsid w:val="00CD3C52"/>
    <w:rsid w:val="00CD4979"/>
    <w:rsid w:val="00CD5078"/>
    <w:rsid w:val="00CD63B2"/>
    <w:rsid w:val="00CD7D59"/>
    <w:rsid w:val="00CE4D37"/>
    <w:rsid w:val="00CE7514"/>
    <w:rsid w:val="00CF704B"/>
    <w:rsid w:val="00D0004D"/>
    <w:rsid w:val="00D04718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2129"/>
    <w:rsid w:val="00D53A94"/>
    <w:rsid w:val="00D56EE3"/>
    <w:rsid w:val="00D62426"/>
    <w:rsid w:val="00D629CD"/>
    <w:rsid w:val="00D779C2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1A6D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04BDC"/>
    <w:rsid w:val="00E17B39"/>
    <w:rsid w:val="00E22A8C"/>
    <w:rsid w:val="00E24EC2"/>
    <w:rsid w:val="00E2682F"/>
    <w:rsid w:val="00E376DB"/>
    <w:rsid w:val="00E44978"/>
    <w:rsid w:val="00E45178"/>
    <w:rsid w:val="00E455D1"/>
    <w:rsid w:val="00E45E0E"/>
    <w:rsid w:val="00E475DA"/>
    <w:rsid w:val="00E50CB5"/>
    <w:rsid w:val="00E548A3"/>
    <w:rsid w:val="00E6249A"/>
    <w:rsid w:val="00E7150D"/>
    <w:rsid w:val="00E71AA7"/>
    <w:rsid w:val="00E77957"/>
    <w:rsid w:val="00E80DF1"/>
    <w:rsid w:val="00E81E0F"/>
    <w:rsid w:val="00E841B3"/>
    <w:rsid w:val="00E84215"/>
    <w:rsid w:val="00E85859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76F9"/>
    <w:rsid w:val="00EF7E59"/>
    <w:rsid w:val="00F00233"/>
    <w:rsid w:val="00F02861"/>
    <w:rsid w:val="00F07735"/>
    <w:rsid w:val="00F203B3"/>
    <w:rsid w:val="00F23D07"/>
    <w:rsid w:val="00F240BB"/>
    <w:rsid w:val="00F31412"/>
    <w:rsid w:val="00F3155E"/>
    <w:rsid w:val="00F349BB"/>
    <w:rsid w:val="00F405D6"/>
    <w:rsid w:val="00F41AEA"/>
    <w:rsid w:val="00F46724"/>
    <w:rsid w:val="00F51E77"/>
    <w:rsid w:val="00F55428"/>
    <w:rsid w:val="00F57E0E"/>
    <w:rsid w:val="00F57FED"/>
    <w:rsid w:val="00F71818"/>
    <w:rsid w:val="00F720F0"/>
    <w:rsid w:val="00F72A14"/>
    <w:rsid w:val="00F74168"/>
    <w:rsid w:val="00F82A80"/>
    <w:rsid w:val="00F93982"/>
    <w:rsid w:val="00F954AF"/>
    <w:rsid w:val="00F9651E"/>
    <w:rsid w:val="00F97B2B"/>
    <w:rsid w:val="00FA2E05"/>
    <w:rsid w:val="00FA7114"/>
    <w:rsid w:val="00FB3B21"/>
    <w:rsid w:val="00FC0CF0"/>
    <w:rsid w:val="00FC7EF1"/>
    <w:rsid w:val="00FD3538"/>
    <w:rsid w:val="00FD416E"/>
    <w:rsid w:val="00FD6532"/>
    <w:rsid w:val="00FD666E"/>
    <w:rsid w:val="00FE1BA0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691D3A6"/>
  <w15:docId w15:val="{3F942E6E-BA51-44C3-B6A9-5574E447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C3B8D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basedOn w:val="Navaden"/>
    <w:link w:val="Sprotnaopomba-besediloZnak"/>
    <w:unhideWhenUsed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E2952"/>
  </w:style>
  <w:style w:type="character" w:styleId="Sprotnaopomba-sklic">
    <w:name w:val="footnote reference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4D3CA9-23B2-49F1-8CB1-92D1B50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77</TotalTime>
  <Pages>7</Pages>
  <Words>1183</Words>
  <Characters>6747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7915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333</cp:revision>
  <cp:lastPrinted>2014-11-11T11:21:00Z</cp:lastPrinted>
  <dcterms:created xsi:type="dcterms:W3CDTF">2023-07-14T10:47:00Z</dcterms:created>
  <dcterms:modified xsi:type="dcterms:W3CDTF">2026-04-17T10:35:00Z</dcterms:modified>
</cp:coreProperties>
</file>